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7A9" w:rsidRPr="002B2CD2" w:rsidRDefault="003E67A9" w:rsidP="003E67A9">
      <w:pPr>
        <w:jc w:val="center"/>
        <w:rPr>
          <w:rFonts w:asciiTheme="majorHAnsi" w:hAnsiTheme="majorHAnsi"/>
          <w:b/>
          <w:sz w:val="28"/>
        </w:rPr>
      </w:pPr>
    </w:p>
    <w:p w:rsidR="00443BAC" w:rsidRPr="002B2CD2" w:rsidRDefault="00CD77D5" w:rsidP="00CD77D5">
      <w:pPr>
        <w:spacing w:after="0"/>
        <w:rPr>
          <w:rFonts w:asciiTheme="majorHAnsi" w:hAnsiTheme="majorHAnsi"/>
          <w:b/>
          <w:sz w:val="24"/>
          <w:lang w:eastAsia="zh-CN"/>
        </w:rPr>
      </w:pPr>
      <w:r w:rsidRPr="002B2CD2">
        <w:rPr>
          <w:rFonts w:asciiTheme="majorHAnsi" w:eastAsia="MS Mincho" w:hAnsiTheme="majorHAnsi" w:cs="MS Mincho"/>
          <w:b/>
          <w:sz w:val="24"/>
          <w:lang w:eastAsia="zh-CN"/>
        </w:rPr>
        <w:t>第一周</w:t>
      </w:r>
      <w:r w:rsidRPr="002B2CD2">
        <w:rPr>
          <w:rFonts w:asciiTheme="majorHAnsi" w:hAnsiTheme="majorHAnsi"/>
          <w:b/>
          <w:sz w:val="24"/>
          <w:lang w:eastAsia="zh-CN"/>
        </w:rPr>
        <w:t xml:space="preserve">  </w:t>
      </w:r>
      <w:r w:rsidR="00443BAC" w:rsidRPr="002B2CD2">
        <w:rPr>
          <w:rFonts w:asciiTheme="majorHAnsi" w:hAnsiTheme="majorHAnsi"/>
          <w:b/>
          <w:sz w:val="24"/>
        </w:rPr>
        <w:t>Week 1</w:t>
      </w:r>
    </w:p>
    <w:tbl>
      <w:tblPr>
        <w:tblStyle w:val="Style1"/>
        <w:tblW w:w="14142" w:type="dxa"/>
        <w:tblLook w:val="04A0" w:firstRow="1" w:lastRow="0" w:firstColumn="1" w:lastColumn="0" w:noHBand="0" w:noVBand="1"/>
      </w:tblPr>
      <w:tblGrid>
        <w:gridCol w:w="2518"/>
        <w:gridCol w:w="4961"/>
        <w:gridCol w:w="6663"/>
      </w:tblGrid>
      <w:tr w:rsidR="00443BAC" w:rsidRPr="002B2CD2" w:rsidTr="002E08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  <w:gridSpan w:val="3"/>
          </w:tcPr>
          <w:p w:rsidR="0093520D" w:rsidRPr="002B2CD2" w:rsidRDefault="00443BAC" w:rsidP="00A379E7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 xml:space="preserve">Monday </w:t>
            </w:r>
            <w:r w:rsidR="00A379E7">
              <w:rPr>
                <w:rFonts w:asciiTheme="majorHAnsi" w:hAnsiTheme="majorHAnsi"/>
              </w:rPr>
              <w:t>20 July 2015</w:t>
            </w:r>
            <w:r w:rsidR="00CA4330">
              <w:rPr>
                <w:rFonts w:asciiTheme="majorHAnsi" w:hAnsiTheme="majorHAnsi" w:hint="eastAsia"/>
                <w:lang w:eastAsia="zh-CN"/>
              </w:rPr>
              <w:t xml:space="preserve">  </w:t>
            </w:r>
          </w:p>
        </w:tc>
      </w:tr>
      <w:tr w:rsidR="00A379E7" w:rsidRPr="002B2CD2" w:rsidTr="00A379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</w:tcPr>
          <w:p w:rsidR="00A379E7" w:rsidRPr="002B2CD2" w:rsidRDefault="00A379E7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9:00 – </w:t>
            </w: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>10:00</w:t>
            </w:r>
          </w:p>
        </w:tc>
        <w:tc>
          <w:tcPr>
            <w:tcW w:w="4961" w:type="dxa"/>
            <w:tcBorders>
              <w:bottom w:val="nil"/>
            </w:tcBorders>
          </w:tcPr>
          <w:p w:rsidR="00A379E7" w:rsidRPr="002B2CD2" w:rsidRDefault="00A379E7" w:rsidP="00A379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Arrival at Brisbane Airport</w:t>
            </w:r>
          </w:p>
        </w:tc>
        <w:tc>
          <w:tcPr>
            <w:tcW w:w="6663" w:type="dxa"/>
            <w:tcBorders>
              <w:bottom w:val="nil"/>
            </w:tcBorders>
          </w:tcPr>
          <w:p w:rsidR="00A379E7" w:rsidRPr="00E55B57" w:rsidRDefault="00A379E7" w:rsidP="00A379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E55B57">
              <w:rPr>
                <w:rFonts w:asciiTheme="majorHAnsi" w:hAnsiTheme="majorHAnsi"/>
              </w:rPr>
              <w:t>Bus transfer to YHA</w:t>
            </w:r>
          </w:p>
        </w:tc>
      </w:tr>
      <w:tr w:rsidR="00A379E7" w:rsidRPr="002B2CD2" w:rsidTr="002E08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A379E7" w:rsidRPr="002B2CD2" w:rsidRDefault="00A379E7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A379E7" w:rsidRPr="002B2CD2" w:rsidRDefault="00A379E7" w:rsidP="00A379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  <w:lang w:eastAsia="zh-CN"/>
              </w:rPr>
              <w:t>到达布里斯班机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场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A379E7" w:rsidRPr="00E55B57" w:rsidRDefault="00A379E7" w:rsidP="00A379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 w:rsidRPr="00E55B57">
              <w:rPr>
                <w:rFonts w:asciiTheme="majorHAnsi" w:eastAsia="MS Mincho" w:hAnsiTheme="majorHAnsi" w:cs="MS Mincho"/>
                <w:lang w:eastAsia="zh-CN"/>
              </w:rPr>
              <w:t>大巴</w:t>
            </w:r>
            <w:r w:rsidRPr="00E55B57">
              <w:rPr>
                <w:rFonts w:asciiTheme="majorHAnsi" w:hAnsiTheme="majorHAnsi" w:cs="MS Mincho" w:hint="eastAsia"/>
                <w:lang w:eastAsia="zh-CN"/>
              </w:rPr>
              <w:t>接</w:t>
            </w:r>
            <w:r w:rsidRPr="00E55B57">
              <w:rPr>
                <w:rFonts w:asciiTheme="majorHAnsi" w:eastAsia="MS Mincho" w:hAnsiTheme="majorHAnsi" w:cs="MS Mincho"/>
                <w:lang w:eastAsia="zh-CN"/>
              </w:rPr>
              <w:t>学生到布里斯班青年旅社</w:t>
            </w:r>
          </w:p>
        </w:tc>
      </w:tr>
      <w:tr w:rsidR="002B2CD2" w:rsidRPr="002B2CD2" w:rsidTr="002E0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2B2CD2" w:rsidRPr="002B2CD2" w:rsidRDefault="002B2CD2" w:rsidP="00FE6876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10:00 – </w:t>
            </w: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>11:00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2B2CD2" w:rsidRPr="002B2CD2" w:rsidRDefault="002B2C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Establishment of ID cards and access to QUT services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DBE5F1" w:themeFill="accent1" w:themeFillTint="33"/>
          </w:tcPr>
          <w:p w:rsidR="002B2CD2" w:rsidRPr="002B2CD2" w:rsidRDefault="002B2CD2" w:rsidP="00E55B57">
            <w:pPr>
              <w:tabs>
                <w:tab w:val="left" w:pos="553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QUT Kelvin Grove Campus</w:t>
            </w:r>
            <w:r w:rsidRPr="002B2CD2">
              <w:rPr>
                <w:rFonts w:asciiTheme="majorHAnsi" w:hAnsiTheme="majorHAnsi"/>
              </w:rPr>
              <w:tab/>
            </w:r>
          </w:p>
        </w:tc>
      </w:tr>
      <w:tr w:rsidR="002B2CD2" w:rsidRPr="002B2CD2" w:rsidTr="002E08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2B2CD2" w:rsidRPr="002B2CD2" w:rsidRDefault="002B2CD2" w:rsidP="00FE6876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2B2CD2" w:rsidRPr="006F1B96" w:rsidRDefault="002B2CD2" w:rsidP="002E08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2B2CD2">
              <w:rPr>
                <w:rFonts w:asciiTheme="majorHAnsi" w:eastAsia="PMingLiU" w:hAnsiTheme="majorHAnsi" w:cs="PMingLiU"/>
                <w:lang w:eastAsia="zh-CN"/>
              </w:rPr>
              <w:t>办理学生证及使用</w:t>
            </w:r>
            <w:r w:rsidRPr="00E55B57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</w:t>
            </w:r>
            <w:r w:rsidRPr="00E55B57">
              <w:rPr>
                <w:rFonts w:asciiTheme="majorHAnsi" w:eastAsia="PMingLiU" w:hAnsiTheme="majorHAnsi" w:cs="PMingLiU"/>
                <w:lang w:eastAsia="zh-CN"/>
              </w:rPr>
              <w:t>各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项服务的证件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</w:tcPr>
          <w:p w:rsidR="002B2CD2" w:rsidRPr="006F1B96" w:rsidRDefault="002B2CD2" w:rsidP="00E55B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Kelvin Grove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校区</w:t>
            </w:r>
          </w:p>
        </w:tc>
      </w:tr>
      <w:tr w:rsidR="002B2CD2" w:rsidRPr="002B2CD2" w:rsidTr="002E0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</w:tcPr>
          <w:p w:rsidR="002B2CD2" w:rsidRPr="002B2CD2" w:rsidRDefault="002B2CD2" w:rsidP="00FE6876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11:00 – </w:t>
            </w: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>11:30</w:t>
            </w:r>
          </w:p>
        </w:tc>
        <w:tc>
          <w:tcPr>
            <w:tcW w:w="4961" w:type="dxa"/>
            <w:tcBorders>
              <w:bottom w:val="nil"/>
            </w:tcBorders>
          </w:tcPr>
          <w:p w:rsidR="002B2CD2" w:rsidRPr="002B2CD2" w:rsidRDefault="002B2CD2" w:rsidP="002E08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Familiarisation Tour: QUT Library</w:t>
            </w:r>
          </w:p>
        </w:tc>
        <w:tc>
          <w:tcPr>
            <w:tcW w:w="6663" w:type="dxa"/>
            <w:tcBorders>
              <w:bottom w:val="nil"/>
            </w:tcBorders>
          </w:tcPr>
          <w:p w:rsidR="002B2CD2" w:rsidRPr="002B2CD2" w:rsidRDefault="002B2CD2" w:rsidP="00E55B57">
            <w:pPr>
              <w:tabs>
                <w:tab w:val="left" w:pos="553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QUT Kelvin Grove Campus</w:t>
            </w:r>
            <w:r w:rsidRPr="002B2CD2">
              <w:rPr>
                <w:rFonts w:asciiTheme="majorHAnsi" w:hAnsiTheme="majorHAnsi"/>
              </w:rPr>
              <w:tab/>
            </w:r>
          </w:p>
        </w:tc>
      </w:tr>
      <w:tr w:rsidR="002B2CD2" w:rsidRPr="002B2CD2" w:rsidTr="002E08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2B2CD2" w:rsidRPr="002B2CD2" w:rsidRDefault="002B2CD2" w:rsidP="00FE6876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2B2CD2" w:rsidRPr="006F1B96" w:rsidRDefault="002B2CD2" w:rsidP="002E08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E55B57">
              <w:rPr>
                <w:rFonts w:asciiTheme="majorHAnsi" w:eastAsia="PMingLiU" w:hAnsiTheme="majorHAnsi" w:cs="PMingLiU"/>
                <w:lang w:eastAsia="zh-CN"/>
              </w:rPr>
              <w:t>参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观</w:t>
            </w:r>
            <w:r w:rsidRPr="00E55B57">
              <w:rPr>
                <w:rFonts w:asciiTheme="majorHAnsi" w:eastAsia="PMingLiU" w:hAnsiTheme="majorHAnsi" w:cs="PMingLiU"/>
                <w:lang w:eastAsia="zh-CN"/>
              </w:rPr>
              <w:t xml:space="preserve">: </w:t>
            </w:r>
            <w:r w:rsidRPr="00E55B57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兰科技大学图书馆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2B2CD2" w:rsidRPr="006F1B96" w:rsidRDefault="002B2CD2" w:rsidP="00E55B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Kelvin Grove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校区</w:t>
            </w:r>
          </w:p>
        </w:tc>
      </w:tr>
      <w:tr w:rsidR="002B2CD2" w:rsidRPr="002B2CD2" w:rsidTr="002E0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2B2CD2" w:rsidRPr="002B2CD2" w:rsidRDefault="002B2CD2" w:rsidP="00FE6876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11:30 – </w:t>
            </w:r>
            <w:r w:rsidRPr="002B2CD2">
              <w:rPr>
                <w:rFonts w:asciiTheme="majorHAnsi" w:eastAsia="MS Mincho" w:hAnsiTheme="majorHAnsi" w:cs="MS Mincho"/>
                <w:lang w:eastAsia="zh-CN"/>
              </w:rPr>
              <w:t>中午</w:t>
            </w:r>
            <w:r w:rsidRPr="002B2CD2">
              <w:rPr>
                <w:rFonts w:asciiTheme="majorHAnsi" w:hAnsiTheme="majorHAnsi"/>
              </w:rPr>
              <w:t>12:15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2B2CD2" w:rsidRPr="002B2CD2" w:rsidRDefault="002B2CD2" w:rsidP="002303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color w:val="FF0000"/>
              </w:rPr>
            </w:pPr>
            <w:r w:rsidRPr="002B2CD2">
              <w:rPr>
                <w:rFonts w:asciiTheme="majorHAnsi" w:hAnsiTheme="majorHAnsi"/>
              </w:rPr>
              <w:t>Familiarisation Tour: Kelvin Grove Campus</w:t>
            </w:r>
            <w:r w:rsidRPr="002B2CD2">
              <w:rPr>
                <w:rFonts w:asciiTheme="majorHAnsi" w:hAnsiTheme="majorHAnsi"/>
                <w:color w:val="FF0000"/>
              </w:rPr>
              <w:t xml:space="preserve"> 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DBE5F1" w:themeFill="accent1" w:themeFillTint="33"/>
          </w:tcPr>
          <w:p w:rsidR="002B2CD2" w:rsidRPr="002B2CD2" w:rsidRDefault="002B2CD2" w:rsidP="00E55B57">
            <w:pPr>
              <w:tabs>
                <w:tab w:val="left" w:pos="553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QUT Kelvin Grove Campus</w:t>
            </w:r>
            <w:r w:rsidRPr="002B2CD2">
              <w:rPr>
                <w:rFonts w:asciiTheme="majorHAnsi" w:hAnsiTheme="majorHAnsi"/>
              </w:rPr>
              <w:tab/>
            </w:r>
          </w:p>
        </w:tc>
      </w:tr>
      <w:tr w:rsidR="002B2CD2" w:rsidRPr="002B2CD2" w:rsidTr="002E08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2B2CD2" w:rsidRPr="002B2CD2" w:rsidRDefault="002B2CD2" w:rsidP="00FE6876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2B2CD2" w:rsidRPr="006F1B96" w:rsidRDefault="002B2CD2" w:rsidP="002E08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E55B57">
              <w:rPr>
                <w:rFonts w:asciiTheme="majorHAnsi" w:eastAsia="PMingLiU" w:hAnsiTheme="majorHAnsi" w:cs="PMingLiU"/>
                <w:lang w:eastAsia="zh-CN"/>
              </w:rPr>
              <w:t>参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观</w:t>
            </w:r>
            <w:r w:rsidRPr="00E55B57">
              <w:rPr>
                <w:rFonts w:asciiTheme="majorHAnsi" w:eastAsia="PMingLiU" w:hAnsiTheme="majorHAnsi" w:cs="PMingLiU"/>
                <w:lang w:eastAsia="zh-CN"/>
              </w:rPr>
              <w:t>: Kelvin Grove</w:t>
            </w:r>
            <w:r w:rsidRPr="00E55B57">
              <w:rPr>
                <w:rFonts w:asciiTheme="majorHAnsi" w:eastAsia="PMingLiU" w:hAnsiTheme="majorHAnsi" w:cs="PMingLiU"/>
                <w:lang w:eastAsia="zh-CN"/>
              </w:rPr>
              <w:t>校区</w:t>
            </w:r>
            <w:r w:rsidRPr="00E55B57">
              <w:rPr>
                <w:rFonts w:asciiTheme="majorHAnsi" w:eastAsia="PMingLiU" w:hAnsiTheme="majorHAnsi" w:cs="PMingLiU"/>
                <w:lang w:eastAsia="zh-CN"/>
              </w:rPr>
              <w:t xml:space="preserve"> 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</w:tcPr>
          <w:p w:rsidR="002B2CD2" w:rsidRPr="006F1B96" w:rsidRDefault="002B2CD2" w:rsidP="00E55B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Kelvin Grove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校区</w:t>
            </w:r>
          </w:p>
        </w:tc>
      </w:tr>
      <w:tr w:rsidR="00A379E7" w:rsidRPr="002B2CD2" w:rsidTr="002E0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A379E7" w:rsidRPr="002B2CD2" w:rsidRDefault="00A379E7" w:rsidP="005A5200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  <w:lang w:eastAsia="zh-CN"/>
              </w:rPr>
              <w:t>中午</w:t>
            </w:r>
            <w:r w:rsidRPr="002B2CD2">
              <w:rPr>
                <w:rFonts w:asciiTheme="majorHAnsi" w:hAnsiTheme="majorHAnsi"/>
              </w:rPr>
              <w:t>12:15 –</w:t>
            </w:r>
            <w:r w:rsidRPr="002B2CD2">
              <w:rPr>
                <w:rFonts w:asciiTheme="majorHAnsi" w:eastAsia="MS Mincho" w:hAnsiTheme="majorHAnsi" w:cs="MS Mincho"/>
                <w:lang w:eastAsia="zh-CN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 1:45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A379E7" w:rsidRPr="002B2CD2" w:rsidRDefault="00A379E7" w:rsidP="00A379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Lunch Break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auto"/>
          </w:tcPr>
          <w:p w:rsidR="00A379E7" w:rsidRPr="002B2CD2" w:rsidRDefault="00A379E7" w:rsidP="00C420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color w:val="FF0000"/>
              </w:rPr>
            </w:pPr>
          </w:p>
        </w:tc>
      </w:tr>
      <w:tr w:rsidR="00A379E7" w:rsidRPr="002B2CD2" w:rsidTr="002E08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A379E7" w:rsidRPr="002B2CD2" w:rsidRDefault="00A379E7" w:rsidP="005A5200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A379E7" w:rsidRPr="002B2CD2" w:rsidRDefault="00A379E7" w:rsidP="00A379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eastAsia="MS Mincho" w:hAnsiTheme="majorHAnsi" w:cs="MS Mincho"/>
              </w:rPr>
              <w:t>自由午餐</w:t>
            </w:r>
            <w:r>
              <w:rPr>
                <w:rFonts w:ascii="SimSun" w:eastAsia="SimSun" w:hAnsi="SimSun" w:cs="SimSun" w:hint="eastAsia"/>
              </w:rPr>
              <w:t>时间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A379E7" w:rsidRPr="006F1B96" w:rsidRDefault="00A379E7" w:rsidP="002E08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</w:p>
        </w:tc>
      </w:tr>
      <w:tr w:rsidR="00A379E7" w:rsidRPr="002B2CD2" w:rsidTr="002E08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A379E7" w:rsidRPr="002B2CD2" w:rsidRDefault="00A379E7" w:rsidP="00F17308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  <w:lang w:eastAsia="zh-CN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1:45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A379E7" w:rsidRPr="002B2CD2" w:rsidRDefault="00A379E7" w:rsidP="00A379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Brisbane Familiarisation Tour - Brisbane Living Skills Excursion including Budgeting, Personal Safety, Asian Groceries, Public Tran</w:t>
            </w:r>
            <w:r>
              <w:rPr>
                <w:rFonts w:asciiTheme="majorHAnsi" w:hAnsiTheme="majorHAnsi"/>
              </w:rPr>
              <w:t>sport, Housekeeping, Laundry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DBE5F1" w:themeFill="accent1" w:themeFillTint="33"/>
          </w:tcPr>
          <w:p w:rsidR="00A379E7" w:rsidRPr="002B2CD2" w:rsidRDefault="00A379E7" w:rsidP="00A379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Brisbane City and Surrounding Areas</w:t>
            </w:r>
          </w:p>
        </w:tc>
      </w:tr>
      <w:tr w:rsidR="00A379E7" w:rsidRPr="002B2CD2" w:rsidTr="00127F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A379E7" w:rsidRPr="002B2CD2" w:rsidRDefault="00A379E7" w:rsidP="00F17308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A379E7" w:rsidRPr="002B2CD2" w:rsidRDefault="00A379E7" w:rsidP="00A379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布里斯班熟悉性参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观</w:t>
            </w:r>
          </w:p>
          <w:p w:rsidR="00A379E7" w:rsidRPr="006F1B96" w:rsidRDefault="00A379E7" w:rsidP="00A379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布里斯班生活技能培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训，包括预算、个人安全、亚洲食品、公共交通、客房服务、洗衣房等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</w:tcPr>
          <w:p w:rsidR="00A379E7" w:rsidRPr="006F1B96" w:rsidRDefault="00A379E7" w:rsidP="00A379E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布里斯班市区及周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边地区</w:t>
            </w:r>
          </w:p>
        </w:tc>
      </w:tr>
      <w:tr w:rsidR="002E08D3" w:rsidRPr="002B2CD2" w:rsidTr="00C401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2E08D3" w:rsidRPr="002B2CD2" w:rsidRDefault="00127FF0" w:rsidP="00F17308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 –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5:00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2E08D3" w:rsidRPr="002B2CD2" w:rsidRDefault="002E08D3" w:rsidP="00FE68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Personal Time to access QUT Internet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auto"/>
          </w:tcPr>
          <w:p w:rsidR="002E08D3" w:rsidRPr="002B2CD2" w:rsidRDefault="002E08D3" w:rsidP="00FE68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QUT Library or own laptops</w:t>
            </w:r>
          </w:p>
        </w:tc>
      </w:tr>
      <w:tr w:rsidR="00127FF0" w:rsidRPr="002B2CD2" w:rsidTr="00C401E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</w:tcBorders>
            <w:shd w:val="clear" w:color="auto" w:fill="auto"/>
          </w:tcPr>
          <w:p w:rsidR="00127FF0" w:rsidRPr="002B2CD2" w:rsidRDefault="00127FF0" w:rsidP="00127FF0">
            <w:pPr>
              <w:shd w:val="clear" w:color="auto" w:fill="FFFFFF" w:themeFill="background1"/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</w:tcBorders>
            <w:shd w:val="clear" w:color="auto" w:fill="auto"/>
          </w:tcPr>
          <w:p w:rsidR="00127FF0" w:rsidRPr="006F1B96" w:rsidRDefault="00127FF0" w:rsidP="00E55B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E55B57">
              <w:rPr>
                <w:rFonts w:asciiTheme="majorHAnsi" w:eastAsia="PMingLiU" w:hAnsiTheme="majorHAnsi" w:cs="PMingLiU"/>
                <w:lang w:eastAsia="zh-CN"/>
              </w:rPr>
              <w:t>自由上网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时间</w:t>
            </w:r>
          </w:p>
        </w:tc>
        <w:tc>
          <w:tcPr>
            <w:tcW w:w="6663" w:type="dxa"/>
            <w:tcBorders>
              <w:top w:val="nil"/>
            </w:tcBorders>
            <w:shd w:val="clear" w:color="auto" w:fill="auto"/>
          </w:tcPr>
          <w:p w:rsidR="00127FF0" w:rsidRPr="006F1B96" w:rsidRDefault="00127FF0" w:rsidP="00127FF0">
            <w:pPr>
              <w:shd w:val="clear" w:color="auto" w:fill="FFFFFF" w:themeFill="background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兰科技大学图书馆或使用自备电脑</w:t>
            </w:r>
          </w:p>
        </w:tc>
      </w:tr>
    </w:tbl>
    <w:p w:rsidR="00443BAC" w:rsidRDefault="00443BAC" w:rsidP="00127FF0">
      <w:pPr>
        <w:shd w:val="clear" w:color="auto" w:fill="FFFFFF" w:themeFill="background1"/>
        <w:spacing w:after="0"/>
        <w:rPr>
          <w:rFonts w:asciiTheme="majorHAnsi" w:hAnsiTheme="majorHAnsi"/>
          <w:sz w:val="16"/>
          <w:szCs w:val="16"/>
          <w:lang w:eastAsia="zh-CN"/>
        </w:rPr>
      </w:pPr>
    </w:p>
    <w:p w:rsidR="00A379E7" w:rsidRDefault="00A379E7" w:rsidP="00127FF0">
      <w:pPr>
        <w:shd w:val="clear" w:color="auto" w:fill="FFFFFF" w:themeFill="background1"/>
        <w:spacing w:after="0"/>
        <w:rPr>
          <w:rFonts w:asciiTheme="majorHAnsi" w:hAnsiTheme="majorHAnsi"/>
          <w:sz w:val="16"/>
          <w:szCs w:val="16"/>
          <w:lang w:eastAsia="zh-CN"/>
        </w:rPr>
      </w:pPr>
    </w:p>
    <w:p w:rsidR="00A379E7" w:rsidRPr="002B2CD2" w:rsidRDefault="00A379E7" w:rsidP="00127FF0">
      <w:pPr>
        <w:shd w:val="clear" w:color="auto" w:fill="FFFFFF" w:themeFill="background1"/>
        <w:spacing w:after="0"/>
        <w:rPr>
          <w:rFonts w:asciiTheme="majorHAnsi" w:hAnsiTheme="majorHAnsi"/>
          <w:sz w:val="16"/>
          <w:szCs w:val="16"/>
          <w:lang w:eastAsia="zh-CN"/>
        </w:rPr>
      </w:pPr>
    </w:p>
    <w:tbl>
      <w:tblPr>
        <w:tblStyle w:val="Style1"/>
        <w:tblW w:w="14142" w:type="dxa"/>
        <w:tblLook w:val="04A0" w:firstRow="1" w:lastRow="0" w:firstColumn="1" w:lastColumn="0" w:noHBand="0" w:noVBand="1"/>
      </w:tblPr>
      <w:tblGrid>
        <w:gridCol w:w="2518"/>
        <w:gridCol w:w="4961"/>
        <w:gridCol w:w="6663"/>
      </w:tblGrid>
      <w:tr w:rsidR="00443BAC" w:rsidRPr="002B2CD2" w:rsidTr="00127F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  <w:gridSpan w:val="3"/>
          </w:tcPr>
          <w:p w:rsidR="0093520D" w:rsidRPr="002B2CD2" w:rsidRDefault="00800A36" w:rsidP="00A379E7">
            <w:pPr>
              <w:tabs>
                <w:tab w:val="left" w:pos="2554"/>
              </w:tabs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Tuesday 2</w:t>
            </w:r>
            <w:r w:rsidR="00A379E7">
              <w:rPr>
                <w:rFonts w:asciiTheme="majorHAnsi" w:hAnsiTheme="majorHAnsi"/>
              </w:rPr>
              <w:t xml:space="preserve">1 </w:t>
            </w:r>
            <w:r w:rsidR="002B2CD2">
              <w:rPr>
                <w:rFonts w:asciiTheme="majorHAnsi" w:hAnsiTheme="majorHAnsi"/>
              </w:rPr>
              <w:t>July 201</w:t>
            </w:r>
            <w:r w:rsidR="00A379E7">
              <w:rPr>
                <w:rFonts w:asciiTheme="majorHAnsi" w:hAnsiTheme="majorHAnsi"/>
              </w:rPr>
              <w:t>5</w:t>
            </w:r>
            <w:r w:rsidR="00A379E7">
              <w:rPr>
                <w:rFonts w:asciiTheme="majorHAnsi" w:hAnsiTheme="majorHAnsi" w:hint="eastAsia"/>
                <w:lang w:eastAsia="zh-CN"/>
              </w:rPr>
              <w:t xml:space="preserve">   </w:t>
            </w:r>
          </w:p>
        </w:tc>
      </w:tr>
      <w:tr w:rsidR="00E42B3B" w:rsidRPr="002B2CD2" w:rsidTr="00127F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</w:tcPr>
          <w:p w:rsidR="00E42B3B" w:rsidRPr="002B2CD2" w:rsidRDefault="00127FF0" w:rsidP="00443BAC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9:00 – </w:t>
            </w:r>
            <w:r w:rsidRPr="002B2CD2">
              <w:rPr>
                <w:rFonts w:asciiTheme="majorHAnsi" w:eastAsia="MS Mincho" w:hAnsiTheme="majorHAnsi" w:cs="MS Mincho"/>
              </w:rPr>
              <w:t>中午</w:t>
            </w:r>
            <w:r w:rsidRPr="002B2CD2">
              <w:rPr>
                <w:rFonts w:asciiTheme="majorHAnsi" w:hAnsiTheme="majorHAnsi"/>
              </w:rPr>
              <w:t>12:00</w:t>
            </w:r>
          </w:p>
        </w:tc>
        <w:tc>
          <w:tcPr>
            <w:tcW w:w="4961" w:type="dxa"/>
            <w:tcBorders>
              <w:bottom w:val="nil"/>
            </w:tcBorders>
          </w:tcPr>
          <w:p w:rsidR="00E42B3B" w:rsidRPr="002B2CD2" w:rsidRDefault="00E42B3B" w:rsidP="006973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 xml:space="preserve">Keynote Lecture: A Comparison of Health Care Issues and Priorities in Australia and China </w:t>
            </w:r>
          </w:p>
        </w:tc>
        <w:tc>
          <w:tcPr>
            <w:tcW w:w="6663" w:type="dxa"/>
            <w:tcBorders>
              <w:bottom w:val="nil"/>
            </w:tcBorders>
          </w:tcPr>
          <w:p w:rsidR="00E42B3B" w:rsidRPr="002B2CD2" w:rsidRDefault="00E42B3B" w:rsidP="00127FF0">
            <w:pPr>
              <w:tabs>
                <w:tab w:val="left" w:pos="553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QUT Kelvin Grove Campus</w:t>
            </w:r>
            <w:r w:rsidR="00127FF0" w:rsidRPr="002B2CD2">
              <w:rPr>
                <w:rFonts w:asciiTheme="majorHAnsi" w:hAnsiTheme="majorHAnsi"/>
              </w:rPr>
              <w:tab/>
            </w:r>
          </w:p>
        </w:tc>
      </w:tr>
      <w:tr w:rsidR="00127FF0" w:rsidRPr="002B2CD2" w:rsidTr="00127F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127FF0" w:rsidRPr="002B2CD2" w:rsidRDefault="00127FF0" w:rsidP="00443BAC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127FF0" w:rsidRPr="006F1B96" w:rsidRDefault="00127FF0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E55B57">
              <w:rPr>
                <w:rFonts w:asciiTheme="majorHAnsi" w:eastAsia="PMingLiU" w:hAnsiTheme="majorHAnsi" w:cs="PMingLiU"/>
                <w:lang w:eastAsia="zh-CN"/>
              </w:rPr>
              <w:t>主旨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讲座：澳大利亚和中国的医疗保健问题及侧重点对比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127FF0" w:rsidRPr="006F1B96" w:rsidRDefault="00127FF0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bookmarkStart w:id="0" w:name="OLE_LINK3"/>
            <w:bookmarkStart w:id="1" w:name="OLE_LINK4"/>
            <w:r w:rsidRPr="00E55B57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</w:t>
            </w:r>
            <w:r w:rsidRPr="00E55B57">
              <w:rPr>
                <w:rFonts w:asciiTheme="majorHAnsi" w:eastAsia="PMingLiU" w:hAnsiTheme="majorHAnsi" w:cs="PMingLiU"/>
                <w:lang w:eastAsia="zh-CN"/>
              </w:rPr>
              <w:t>Kelvin Grove</w:t>
            </w:r>
            <w:r w:rsidRPr="00E55B57">
              <w:rPr>
                <w:rFonts w:asciiTheme="majorHAnsi" w:eastAsia="PMingLiU" w:hAnsiTheme="majorHAnsi" w:cs="PMingLiU"/>
                <w:lang w:eastAsia="zh-CN"/>
              </w:rPr>
              <w:t>校区</w:t>
            </w:r>
            <w:bookmarkEnd w:id="0"/>
            <w:bookmarkEnd w:id="1"/>
          </w:p>
        </w:tc>
      </w:tr>
      <w:tr w:rsidR="00127FF0" w:rsidRPr="002B2CD2" w:rsidTr="00127F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127FF0" w:rsidRPr="002B2CD2" w:rsidRDefault="00127FF0" w:rsidP="00443BAC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中午</w:t>
            </w:r>
            <w:r w:rsidRPr="002B2CD2">
              <w:rPr>
                <w:rFonts w:asciiTheme="majorHAnsi" w:hAnsiTheme="majorHAnsi"/>
              </w:rPr>
              <w:t xml:space="preserve">12:00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1:00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127FF0" w:rsidRPr="002B2CD2" w:rsidRDefault="00127FF0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Lunch Break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DBE5F1" w:themeFill="accent1" w:themeFillTint="33"/>
          </w:tcPr>
          <w:p w:rsidR="00127FF0" w:rsidRPr="002B2CD2" w:rsidRDefault="00127FF0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127FF0" w:rsidRPr="002B2CD2" w:rsidTr="00127F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127FF0" w:rsidRPr="002B2CD2" w:rsidRDefault="00127FF0" w:rsidP="00443BAC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127FF0" w:rsidRPr="002B2CD2" w:rsidRDefault="00A42B81" w:rsidP="0058490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eastAsia="MS Mincho" w:hAnsiTheme="majorHAnsi" w:cs="MS Mincho"/>
              </w:rPr>
              <w:t>自由午餐</w:t>
            </w:r>
            <w:r>
              <w:rPr>
                <w:rFonts w:ascii="SimSun" w:eastAsia="SimSun" w:hAnsi="SimSun" w:cs="SimSun" w:hint="eastAsia"/>
              </w:rPr>
              <w:t>时间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</w:tcPr>
          <w:p w:rsidR="00127FF0" w:rsidRPr="002B2CD2" w:rsidRDefault="00127FF0" w:rsidP="0058490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127FF0" w:rsidRPr="002B2CD2" w:rsidTr="00127F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</w:tcPr>
          <w:p w:rsidR="00127FF0" w:rsidRPr="002B2CD2" w:rsidRDefault="00127FF0" w:rsidP="00C613F5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1:00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2:00</w:t>
            </w:r>
          </w:p>
        </w:tc>
        <w:tc>
          <w:tcPr>
            <w:tcW w:w="4961" w:type="dxa"/>
            <w:tcBorders>
              <w:bottom w:val="nil"/>
            </w:tcBorders>
          </w:tcPr>
          <w:p w:rsidR="00127FF0" w:rsidRPr="002B2CD2" w:rsidRDefault="00127FF0" w:rsidP="00FC56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Familiarisation Tour: QUT Health Clinics</w:t>
            </w:r>
          </w:p>
        </w:tc>
        <w:tc>
          <w:tcPr>
            <w:tcW w:w="6663" w:type="dxa"/>
            <w:tcBorders>
              <w:bottom w:val="nil"/>
            </w:tcBorders>
          </w:tcPr>
          <w:p w:rsidR="00127FF0" w:rsidRPr="002B2CD2" w:rsidRDefault="00127FF0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44 Musk Ave, Kelvin Grove Campus</w:t>
            </w:r>
          </w:p>
        </w:tc>
      </w:tr>
      <w:tr w:rsidR="00127FF0" w:rsidRPr="002B2CD2" w:rsidTr="00127F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127FF0" w:rsidRPr="002B2CD2" w:rsidRDefault="00127FF0" w:rsidP="00C613F5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127FF0" w:rsidRPr="006F1B96" w:rsidRDefault="00127FF0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参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观：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健康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诊所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127FF0" w:rsidRPr="006F1B96" w:rsidRDefault="00127FF0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Kelvin Grove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校区，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 xml:space="preserve">Musk 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大道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44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号</w:t>
            </w:r>
          </w:p>
        </w:tc>
      </w:tr>
      <w:tr w:rsidR="00127FF0" w:rsidRPr="002B2CD2" w:rsidTr="00127F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127FF0" w:rsidRPr="002B2CD2" w:rsidRDefault="00127FF0" w:rsidP="000C73BF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2:00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3:30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127FF0" w:rsidRPr="002B2CD2" w:rsidRDefault="00127FF0" w:rsidP="00CD7E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Familiarisation Tour: QUT Institute of Health and Biomedical Innovation and Overview of Medical Research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DBE5F1" w:themeFill="accent1" w:themeFillTint="33"/>
          </w:tcPr>
          <w:p w:rsidR="00127FF0" w:rsidRPr="002B2CD2" w:rsidRDefault="00127FF0" w:rsidP="00E42B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60 Musk Avenue, Kelvin Grove Campus</w:t>
            </w:r>
          </w:p>
        </w:tc>
      </w:tr>
      <w:tr w:rsidR="00127FF0" w:rsidRPr="002B2CD2" w:rsidTr="00127F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127FF0" w:rsidRPr="002B2CD2" w:rsidRDefault="00127FF0" w:rsidP="000C73BF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127FF0" w:rsidRPr="002B2CD2" w:rsidRDefault="00127FF0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 w:rsidRPr="00E55B57">
              <w:rPr>
                <w:rFonts w:asciiTheme="majorHAnsi" w:eastAsia="PMingLiU" w:hAnsiTheme="majorHAnsi" w:cs="PMingLiU"/>
                <w:lang w:eastAsia="zh-CN"/>
              </w:rPr>
              <w:t>参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观：</w:t>
            </w:r>
            <w:r w:rsidRPr="00E55B57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兰科技大学健康暨生物医学创新研究所</w:t>
            </w:r>
            <w:r w:rsidRPr="00E55B57">
              <w:rPr>
                <w:rFonts w:asciiTheme="majorHAnsi" w:eastAsia="PMingLiU" w:hAnsiTheme="majorHAnsi" w:cs="PMingLiU"/>
                <w:lang w:eastAsia="zh-CN"/>
              </w:rPr>
              <w:t>以及医学研究概述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</w:tcPr>
          <w:p w:rsidR="00127FF0" w:rsidRPr="002B2CD2" w:rsidRDefault="00127FF0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Kelvin Grove</w:t>
            </w:r>
            <w:r w:rsidRPr="002B2CD2">
              <w:rPr>
                <w:rFonts w:asciiTheme="majorHAnsi" w:eastAsia="MS Mincho" w:hAnsiTheme="majorHAnsi" w:cs="MS Mincho"/>
              </w:rPr>
              <w:t>校区</w:t>
            </w:r>
            <w:r w:rsidRPr="002B2CD2">
              <w:rPr>
                <w:rFonts w:asciiTheme="majorHAnsi" w:eastAsia="MS Mincho" w:hAnsiTheme="majorHAnsi" w:cs="MS Mincho"/>
                <w:lang w:eastAsia="zh-CN"/>
              </w:rPr>
              <w:t>，</w:t>
            </w:r>
            <w:r w:rsidRPr="002B2CD2">
              <w:rPr>
                <w:rFonts w:asciiTheme="majorHAnsi" w:hAnsiTheme="majorHAnsi"/>
              </w:rPr>
              <w:t>Musk</w:t>
            </w:r>
            <w:r w:rsidRPr="002B2CD2">
              <w:rPr>
                <w:rFonts w:asciiTheme="majorHAnsi" w:eastAsia="MS Mincho" w:hAnsiTheme="majorHAnsi" w:cs="MS Mincho"/>
                <w:lang w:eastAsia="zh-CN"/>
              </w:rPr>
              <w:t>大道</w:t>
            </w:r>
            <w:r w:rsidRPr="002B2CD2">
              <w:rPr>
                <w:rFonts w:asciiTheme="majorHAnsi" w:hAnsiTheme="majorHAnsi"/>
                <w:lang w:eastAsia="zh-CN"/>
              </w:rPr>
              <w:t>60</w:t>
            </w:r>
            <w:r w:rsidRPr="002B2CD2">
              <w:rPr>
                <w:rFonts w:asciiTheme="majorHAnsi" w:eastAsia="MS Mincho" w:hAnsiTheme="majorHAnsi" w:cs="MS Mincho"/>
                <w:lang w:eastAsia="zh-CN"/>
              </w:rPr>
              <w:t>号</w:t>
            </w:r>
          </w:p>
        </w:tc>
      </w:tr>
      <w:tr w:rsidR="00127FF0" w:rsidRPr="002B2CD2" w:rsidTr="00127F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</w:tcPr>
          <w:p w:rsidR="00127FF0" w:rsidRPr="002B2CD2" w:rsidRDefault="00127FF0" w:rsidP="00C613F5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3:30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</w:t>
            </w:r>
          </w:p>
        </w:tc>
        <w:tc>
          <w:tcPr>
            <w:tcW w:w="4961" w:type="dxa"/>
            <w:tcBorders>
              <w:bottom w:val="nil"/>
            </w:tcBorders>
          </w:tcPr>
          <w:p w:rsidR="00127FF0" w:rsidRPr="002B2CD2" w:rsidRDefault="00127FF0" w:rsidP="002303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Program Review: Content Contextualisation</w:t>
            </w:r>
          </w:p>
        </w:tc>
        <w:tc>
          <w:tcPr>
            <w:tcW w:w="6663" w:type="dxa"/>
            <w:tcBorders>
              <w:bottom w:val="nil"/>
            </w:tcBorders>
          </w:tcPr>
          <w:p w:rsidR="00127FF0" w:rsidRPr="002B2CD2" w:rsidRDefault="00127FF0" w:rsidP="001F6F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Institute of Health and Biomedical Innovation</w:t>
            </w:r>
          </w:p>
        </w:tc>
      </w:tr>
      <w:tr w:rsidR="00127FF0" w:rsidRPr="002B2CD2" w:rsidTr="00127F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127FF0" w:rsidRPr="002B2CD2" w:rsidRDefault="00127FF0" w:rsidP="00C613F5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127FF0" w:rsidRPr="002B2CD2" w:rsidRDefault="00127FF0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 w:rsidRPr="002B2CD2">
              <w:rPr>
                <w:rFonts w:asciiTheme="majorHAnsi" w:eastAsia="PMingLiU" w:hAnsiTheme="majorHAnsi" w:cs="PMingLiU"/>
                <w:lang w:eastAsia="zh-CN"/>
              </w:rPr>
              <w:t>项目概述：内容情境化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127FF0" w:rsidRPr="002B2CD2" w:rsidRDefault="00127FF0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 w:rsidRPr="00E55B57">
              <w:rPr>
                <w:rFonts w:asciiTheme="majorHAnsi" w:eastAsia="PMingLiU" w:hAnsiTheme="majorHAnsi" w:cs="PMingLiU"/>
                <w:lang w:eastAsia="zh-CN"/>
              </w:rPr>
              <w:t>健康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暨生物医学创新研究所</w:t>
            </w:r>
          </w:p>
        </w:tc>
      </w:tr>
      <w:tr w:rsidR="00127FF0" w:rsidRPr="002B2CD2" w:rsidTr="00127F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127FF0" w:rsidRPr="002B2CD2" w:rsidRDefault="00127FF0" w:rsidP="00C613F5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 –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5:00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127FF0" w:rsidRPr="002B2CD2" w:rsidRDefault="00127FF0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Personal Time to access QUT Internet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DBE5F1" w:themeFill="accent1" w:themeFillTint="33"/>
          </w:tcPr>
          <w:p w:rsidR="00127FF0" w:rsidRPr="002B2CD2" w:rsidRDefault="00127FF0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Institute of Health and Biomedical Innovation</w:t>
            </w:r>
          </w:p>
        </w:tc>
      </w:tr>
      <w:tr w:rsidR="00127FF0" w:rsidRPr="002B2CD2" w:rsidTr="00127F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</w:tcBorders>
          </w:tcPr>
          <w:p w:rsidR="00127FF0" w:rsidRPr="002B2CD2" w:rsidRDefault="00127FF0" w:rsidP="00C613F5">
            <w:pPr>
              <w:rPr>
                <w:rFonts w:asciiTheme="majorHAnsi" w:eastAsia="MS Mincho" w:hAnsiTheme="majorHAnsi" w:cs="MS Mincho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127FF0" w:rsidRPr="002B2CD2" w:rsidRDefault="00127FF0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E55B57">
              <w:rPr>
                <w:rFonts w:asciiTheme="majorHAnsi" w:eastAsia="PMingLiU" w:hAnsiTheme="majorHAnsi" w:cs="PMingLiU"/>
                <w:lang w:eastAsia="zh-CN"/>
              </w:rPr>
              <w:t>自由上网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时间</w:t>
            </w:r>
          </w:p>
        </w:tc>
        <w:tc>
          <w:tcPr>
            <w:tcW w:w="6663" w:type="dxa"/>
            <w:tcBorders>
              <w:top w:val="nil"/>
            </w:tcBorders>
          </w:tcPr>
          <w:p w:rsidR="00127FF0" w:rsidRPr="002B2CD2" w:rsidRDefault="00127FF0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 w:rsidRPr="00E55B57">
              <w:rPr>
                <w:rFonts w:asciiTheme="majorHAnsi" w:eastAsia="PMingLiU" w:hAnsiTheme="majorHAnsi" w:cs="PMingLiU"/>
                <w:lang w:eastAsia="zh-CN"/>
              </w:rPr>
              <w:t>健康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暨生物医学创新研究所</w:t>
            </w:r>
          </w:p>
        </w:tc>
      </w:tr>
    </w:tbl>
    <w:p w:rsidR="00443BAC" w:rsidRPr="002B2CD2" w:rsidRDefault="00443BAC" w:rsidP="004F4BCC">
      <w:pPr>
        <w:spacing w:after="0"/>
        <w:rPr>
          <w:rFonts w:asciiTheme="majorHAnsi" w:hAnsiTheme="majorHAnsi"/>
          <w:color w:val="FFFFFF" w:themeColor="background1"/>
          <w:sz w:val="16"/>
          <w:szCs w:val="16"/>
          <w:lang w:eastAsia="zh-CN"/>
        </w:rPr>
      </w:pPr>
    </w:p>
    <w:p w:rsidR="003E67A9" w:rsidRPr="002B2CD2" w:rsidRDefault="003E67A9" w:rsidP="004F4BCC">
      <w:pPr>
        <w:spacing w:after="0"/>
        <w:rPr>
          <w:rFonts w:asciiTheme="majorHAnsi" w:hAnsiTheme="majorHAnsi"/>
          <w:color w:val="FFFFFF" w:themeColor="background1"/>
          <w:sz w:val="16"/>
          <w:szCs w:val="16"/>
          <w:lang w:eastAsia="zh-CN"/>
        </w:rPr>
      </w:pPr>
    </w:p>
    <w:p w:rsidR="003E67A9" w:rsidRPr="002B2CD2" w:rsidRDefault="003E67A9" w:rsidP="004F4BCC">
      <w:pPr>
        <w:spacing w:after="0"/>
        <w:rPr>
          <w:rFonts w:asciiTheme="majorHAnsi" w:hAnsiTheme="majorHAnsi"/>
          <w:color w:val="FFFFFF" w:themeColor="background1"/>
          <w:sz w:val="16"/>
          <w:szCs w:val="16"/>
          <w:lang w:eastAsia="zh-CN"/>
        </w:rPr>
      </w:pPr>
    </w:p>
    <w:tbl>
      <w:tblPr>
        <w:tblStyle w:val="Style1"/>
        <w:tblW w:w="14142" w:type="dxa"/>
        <w:tblLook w:val="04A0" w:firstRow="1" w:lastRow="0" w:firstColumn="1" w:lastColumn="0" w:noHBand="0" w:noVBand="1"/>
      </w:tblPr>
      <w:tblGrid>
        <w:gridCol w:w="2518"/>
        <w:gridCol w:w="4961"/>
        <w:gridCol w:w="6663"/>
      </w:tblGrid>
      <w:tr w:rsidR="00443BAC" w:rsidRPr="002B2CD2" w:rsidTr="009352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  <w:gridSpan w:val="3"/>
          </w:tcPr>
          <w:p w:rsidR="00127FF0" w:rsidRPr="002B2CD2" w:rsidRDefault="00127FF0" w:rsidP="00A379E7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  <w:sz w:val="16"/>
                <w:szCs w:val="16"/>
                <w:lang w:eastAsia="zh-CN"/>
              </w:rPr>
              <w:br w:type="page"/>
            </w:r>
            <w:r w:rsidR="00E67D56" w:rsidRPr="002B2CD2">
              <w:rPr>
                <w:rFonts w:asciiTheme="majorHAnsi" w:hAnsiTheme="majorHAnsi"/>
              </w:rPr>
              <w:t>Wednesday 2</w:t>
            </w:r>
            <w:r w:rsidR="00A379E7">
              <w:rPr>
                <w:rFonts w:asciiTheme="majorHAnsi" w:hAnsiTheme="majorHAnsi"/>
              </w:rPr>
              <w:t>2</w:t>
            </w:r>
            <w:r w:rsidR="00867480" w:rsidRPr="002B2CD2">
              <w:rPr>
                <w:rFonts w:asciiTheme="majorHAnsi" w:hAnsiTheme="majorHAnsi"/>
              </w:rPr>
              <w:t xml:space="preserve"> July 201</w:t>
            </w:r>
            <w:r w:rsidR="00A379E7">
              <w:rPr>
                <w:rFonts w:asciiTheme="majorHAnsi" w:hAnsiTheme="majorHAnsi"/>
              </w:rPr>
              <w:t>5</w:t>
            </w:r>
            <w:r w:rsidR="00CA4330">
              <w:rPr>
                <w:rFonts w:asciiTheme="majorHAnsi" w:hAnsiTheme="majorHAnsi" w:hint="eastAsia"/>
                <w:lang w:eastAsia="zh-CN"/>
              </w:rPr>
              <w:t xml:space="preserve">  </w:t>
            </w:r>
          </w:p>
        </w:tc>
      </w:tr>
      <w:tr w:rsidR="00E42B3B" w:rsidRPr="002B2CD2" w:rsidTr="009352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</w:tcPr>
          <w:p w:rsidR="00E42B3B" w:rsidRPr="002B2CD2" w:rsidRDefault="0093520D" w:rsidP="0058490E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9:00 – </w:t>
            </w: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>10:00</w:t>
            </w:r>
          </w:p>
        </w:tc>
        <w:tc>
          <w:tcPr>
            <w:tcW w:w="4961" w:type="dxa"/>
            <w:tcBorders>
              <w:bottom w:val="nil"/>
            </w:tcBorders>
          </w:tcPr>
          <w:p w:rsidR="00E42B3B" w:rsidRPr="002B2CD2" w:rsidRDefault="00E42B3B" w:rsidP="00316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Overview: Health and Medical Professionals – the Health Workforce of the Future</w:t>
            </w:r>
          </w:p>
        </w:tc>
        <w:tc>
          <w:tcPr>
            <w:tcW w:w="6663" w:type="dxa"/>
            <w:tcBorders>
              <w:bottom w:val="nil"/>
            </w:tcBorders>
          </w:tcPr>
          <w:p w:rsidR="00E42B3B" w:rsidRPr="002B2CD2" w:rsidRDefault="00E42B3B" w:rsidP="008674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44 Musk Avenue, Kelvin Grove</w:t>
            </w:r>
          </w:p>
        </w:tc>
      </w:tr>
      <w:tr w:rsidR="0093520D" w:rsidRPr="002B2CD2" w:rsidTr="009352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93520D" w:rsidRPr="002B2CD2" w:rsidRDefault="0093520D" w:rsidP="0058490E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93520D" w:rsidRPr="002B2CD2" w:rsidRDefault="0093520D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 w:rsidRPr="00E55B57">
              <w:rPr>
                <w:rFonts w:asciiTheme="majorHAnsi" w:eastAsia="PMingLiU" w:hAnsiTheme="majorHAnsi" w:cs="PMingLiU"/>
                <w:lang w:eastAsia="zh-CN"/>
              </w:rPr>
              <w:t>概述：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卫生及医疗执业人员</w:t>
            </w:r>
            <w:r w:rsidRPr="00E55B57">
              <w:rPr>
                <w:rFonts w:asciiTheme="majorHAnsi" w:eastAsia="PMingLiU" w:hAnsiTheme="majorHAnsi" w:cs="PMingLiU"/>
                <w:lang w:eastAsia="zh-CN"/>
              </w:rPr>
              <w:t>——</w:t>
            </w:r>
            <w:r w:rsidRPr="00E55B57">
              <w:rPr>
                <w:rFonts w:asciiTheme="majorHAnsi" w:eastAsia="PMingLiU" w:hAnsiTheme="majorHAnsi" w:cs="PMingLiU"/>
                <w:lang w:eastAsia="zh-CN"/>
              </w:rPr>
              <w:t>未来的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卫生人力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93520D" w:rsidRPr="002B2CD2" w:rsidRDefault="0093520D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Kelvin Grove</w:t>
            </w:r>
            <w:r w:rsidRPr="002B2CD2">
              <w:rPr>
                <w:rFonts w:asciiTheme="majorHAnsi" w:eastAsia="MS Mincho" w:hAnsiTheme="majorHAnsi" w:cs="MS Mincho"/>
              </w:rPr>
              <w:t>校区，</w:t>
            </w:r>
            <w:r w:rsidRPr="002B2CD2">
              <w:rPr>
                <w:rFonts w:asciiTheme="majorHAnsi" w:hAnsiTheme="majorHAnsi"/>
              </w:rPr>
              <w:t>Musk</w:t>
            </w:r>
            <w:r w:rsidRPr="002B2CD2">
              <w:rPr>
                <w:rFonts w:asciiTheme="majorHAnsi" w:eastAsia="MS Mincho" w:hAnsiTheme="majorHAnsi" w:cs="MS Mincho"/>
              </w:rPr>
              <w:t>大道</w:t>
            </w:r>
            <w:r w:rsidRPr="002B2CD2">
              <w:rPr>
                <w:rFonts w:asciiTheme="majorHAnsi" w:hAnsiTheme="majorHAnsi"/>
              </w:rPr>
              <w:t>44</w:t>
            </w:r>
            <w:r w:rsidRPr="002B2CD2">
              <w:rPr>
                <w:rFonts w:asciiTheme="majorHAnsi" w:eastAsia="MS Mincho" w:hAnsiTheme="majorHAnsi" w:cs="MS Mincho"/>
              </w:rPr>
              <w:t>号</w:t>
            </w:r>
          </w:p>
        </w:tc>
      </w:tr>
      <w:tr w:rsidR="002B2CD2" w:rsidRPr="002B2CD2" w:rsidTr="009352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2B2CD2" w:rsidRPr="002B2CD2" w:rsidRDefault="002B2CD2" w:rsidP="00E66819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10:00 – </w:t>
            </w:r>
            <w:r w:rsidRPr="002B2CD2">
              <w:rPr>
                <w:rFonts w:asciiTheme="majorHAnsi" w:eastAsia="MS Mincho" w:hAnsiTheme="majorHAnsi" w:cs="MS Mincho"/>
              </w:rPr>
              <w:t>中午</w:t>
            </w:r>
            <w:r w:rsidRPr="002B2CD2">
              <w:rPr>
                <w:rFonts w:asciiTheme="majorHAnsi" w:hAnsiTheme="majorHAnsi"/>
              </w:rPr>
              <w:t>12:00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2B2CD2" w:rsidRPr="002B2CD2" w:rsidRDefault="002B2CD2" w:rsidP="00E668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Introduction: The Australian Healthcare System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DBE5F1" w:themeFill="accent1" w:themeFillTint="33"/>
          </w:tcPr>
          <w:p w:rsidR="002B2CD2" w:rsidRPr="002B2CD2" w:rsidRDefault="002B2CD2" w:rsidP="00E55B57">
            <w:pPr>
              <w:tabs>
                <w:tab w:val="left" w:pos="553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QUT Kelvin Grove Campus</w:t>
            </w:r>
            <w:r w:rsidRPr="002B2CD2">
              <w:rPr>
                <w:rFonts w:asciiTheme="majorHAnsi" w:hAnsiTheme="majorHAnsi"/>
              </w:rPr>
              <w:tab/>
            </w:r>
          </w:p>
        </w:tc>
      </w:tr>
      <w:tr w:rsidR="002B2CD2" w:rsidRPr="002B2CD2" w:rsidTr="009352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2B2CD2" w:rsidRPr="002B2CD2" w:rsidRDefault="002B2CD2" w:rsidP="00E66819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2B2CD2" w:rsidRPr="002B2CD2" w:rsidRDefault="002B2CD2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 w:rsidRPr="002B2CD2">
              <w:rPr>
                <w:rFonts w:asciiTheme="majorHAnsi" w:eastAsia="PMingLiU" w:hAnsiTheme="majorHAnsi" w:cs="PMingLiU"/>
                <w:lang w:eastAsia="zh-CN"/>
              </w:rPr>
              <w:t>简介：澳大利亚的医疗卫生体系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</w:tcPr>
          <w:p w:rsidR="002B2CD2" w:rsidRPr="002B2CD2" w:rsidRDefault="002B2CD2" w:rsidP="00E55B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</w:t>
            </w:r>
            <w:r w:rsidRPr="002B2CD2">
              <w:rPr>
                <w:rFonts w:asciiTheme="majorHAnsi" w:hAnsiTheme="majorHAnsi"/>
              </w:rPr>
              <w:t>Kelvin Grove</w:t>
            </w:r>
            <w:r w:rsidRPr="002B2CD2">
              <w:rPr>
                <w:rFonts w:asciiTheme="majorHAnsi" w:eastAsia="MS Mincho" w:hAnsiTheme="majorHAnsi" w:cs="MS Mincho"/>
              </w:rPr>
              <w:t>校区</w:t>
            </w:r>
          </w:p>
        </w:tc>
      </w:tr>
      <w:tr w:rsidR="00E66819" w:rsidRPr="002B2CD2" w:rsidTr="009352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</w:tcPr>
          <w:p w:rsidR="00E66819" w:rsidRPr="002B2CD2" w:rsidRDefault="0093520D" w:rsidP="00E66819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中午</w:t>
            </w:r>
            <w:r w:rsidRPr="002B2CD2">
              <w:rPr>
                <w:rFonts w:asciiTheme="majorHAnsi" w:hAnsiTheme="majorHAnsi"/>
              </w:rPr>
              <w:t xml:space="preserve">12:00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1:00</w:t>
            </w:r>
          </w:p>
        </w:tc>
        <w:tc>
          <w:tcPr>
            <w:tcW w:w="4961" w:type="dxa"/>
            <w:tcBorders>
              <w:bottom w:val="nil"/>
            </w:tcBorders>
          </w:tcPr>
          <w:p w:rsidR="00E66819" w:rsidRPr="002B2CD2" w:rsidRDefault="00E66819" w:rsidP="00E668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Lunch Break</w:t>
            </w:r>
          </w:p>
        </w:tc>
        <w:tc>
          <w:tcPr>
            <w:tcW w:w="6663" w:type="dxa"/>
            <w:tcBorders>
              <w:bottom w:val="nil"/>
            </w:tcBorders>
          </w:tcPr>
          <w:p w:rsidR="00E66819" w:rsidRPr="002B2CD2" w:rsidRDefault="00E66819" w:rsidP="008674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color w:val="FF0000"/>
              </w:rPr>
            </w:pPr>
          </w:p>
        </w:tc>
      </w:tr>
      <w:tr w:rsidR="00127FF0" w:rsidRPr="002B2CD2" w:rsidTr="009352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127FF0" w:rsidRPr="002B2CD2" w:rsidRDefault="00127FF0" w:rsidP="00E66819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127FF0" w:rsidRPr="002B2CD2" w:rsidRDefault="00A42B81" w:rsidP="00E6681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eastAsia="PMingLiU" w:hAnsiTheme="majorHAnsi" w:cs="PMingLiU"/>
                <w:lang w:eastAsia="zh-CN"/>
              </w:rPr>
              <w:t>自由午餐时间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127FF0" w:rsidRPr="002B2CD2" w:rsidRDefault="00127FF0" w:rsidP="0086748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color w:val="FF0000"/>
              </w:rPr>
            </w:pPr>
          </w:p>
        </w:tc>
      </w:tr>
      <w:tr w:rsidR="00E66819" w:rsidRPr="002B2CD2" w:rsidTr="009352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E66819" w:rsidRPr="002B2CD2" w:rsidRDefault="0093520D" w:rsidP="00A55D07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1:00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3:00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E66819" w:rsidRPr="002B2CD2" w:rsidRDefault="00E66819" w:rsidP="00E668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 xml:space="preserve">Workshop: Exploring Health Professional Roles and what defines them 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DBE5F1" w:themeFill="accent1" w:themeFillTint="33"/>
          </w:tcPr>
          <w:p w:rsidR="00E66819" w:rsidRPr="002B2CD2" w:rsidRDefault="00E66819" w:rsidP="00E668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color w:val="FF0000"/>
              </w:rPr>
            </w:pPr>
            <w:r w:rsidRPr="002B2CD2">
              <w:rPr>
                <w:rFonts w:asciiTheme="majorHAnsi" w:hAnsiTheme="majorHAnsi"/>
              </w:rPr>
              <w:t>Institute of Health and Biomedical Innovation</w:t>
            </w:r>
          </w:p>
        </w:tc>
      </w:tr>
      <w:tr w:rsidR="0093520D" w:rsidRPr="002B2CD2" w:rsidTr="009352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93520D" w:rsidRPr="002B2CD2" w:rsidRDefault="0093520D" w:rsidP="00A55D07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93520D" w:rsidRPr="002B2CD2" w:rsidRDefault="0093520D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 w:rsidRPr="00E55B57">
              <w:rPr>
                <w:rFonts w:asciiTheme="majorHAnsi" w:eastAsia="PMingLiU" w:hAnsiTheme="majorHAnsi" w:cs="PMingLiU"/>
                <w:lang w:eastAsia="zh-CN"/>
              </w:rPr>
              <w:t>研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讨会：探索卫生职业人员的角色及其定义因素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</w:tcPr>
          <w:p w:rsidR="0093520D" w:rsidRPr="002B2CD2" w:rsidRDefault="0093520D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color w:val="FF0000"/>
                <w:lang w:eastAsia="zh-CN"/>
              </w:rPr>
            </w:pPr>
            <w:r w:rsidRPr="002B2CD2">
              <w:rPr>
                <w:rFonts w:asciiTheme="majorHAnsi" w:eastAsia="MS Mincho" w:hAnsiTheme="majorHAnsi" w:cs="MS Mincho"/>
                <w:lang w:eastAsia="zh-CN"/>
              </w:rPr>
              <w:t>健康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暨生物医学创新研究所</w:t>
            </w:r>
          </w:p>
        </w:tc>
      </w:tr>
      <w:tr w:rsidR="002B2CD2" w:rsidRPr="002B2CD2" w:rsidTr="009352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</w:tcPr>
          <w:p w:rsidR="002B2CD2" w:rsidRPr="002B2CD2" w:rsidRDefault="002B2CD2" w:rsidP="00C5112D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3:00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</w:t>
            </w:r>
          </w:p>
        </w:tc>
        <w:tc>
          <w:tcPr>
            <w:tcW w:w="4961" w:type="dxa"/>
            <w:tcBorders>
              <w:bottom w:val="nil"/>
            </w:tcBorders>
          </w:tcPr>
          <w:p w:rsidR="002B2CD2" w:rsidRPr="002B2CD2" w:rsidRDefault="002B2CD2" w:rsidP="00E668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Briefing Session: The Big Walk Preparation</w:t>
            </w:r>
          </w:p>
        </w:tc>
        <w:tc>
          <w:tcPr>
            <w:tcW w:w="6663" w:type="dxa"/>
            <w:tcBorders>
              <w:bottom w:val="nil"/>
            </w:tcBorders>
          </w:tcPr>
          <w:p w:rsidR="002B2CD2" w:rsidRPr="002B2CD2" w:rsidRDefault="002B2CD2" w:rsidP="00E55B57">
            <w:pPr>
              <w:tabs>
                <w:tab w:val="left" w:pos="553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QUT Kelvin Grove Campus</w:t>
            </w:r>
            <w:r w:rsidRPr="002B2CD2">
              <w:rPr>
                <w:rFonts w:asciiTheme="majorHAnsi" w:hAnsiTheme="majorHAnsi"/>
              </w:rPr>
              <w:tab/>
            </w:r>
          </w:p>
        </w:tc>
      </w:tr>
      <w:tr w:rsidR="002B2CD2" w:rsidRPr="002B2CD2" w:rsidTr="009352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2B2CD2" w:rsidRPr="002B2CD2" w:rsidRDefault="002B2CD2" w:rsidP="00C5112D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2B2CD2" w:rsidRPr="002B2CD2" w:rsidRDefault="002B2CD2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 w:rsidRPr="002B2CD2">
              <w:rPr>
                <w:rFonts w:asciiTheme="majorHAnsi" w:eastAsia="PMingLiU" w:hAnsiTheme="majorHAnsi" w:cs="PMingLiU"/>
                <w:lang w:eastAsia="zh-CN"/>
              </w:rPr>
              <w:t>简介会：森林公园拉练准备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FFFFFF" w:themeFill="background1"/>
          </w:tcPr>
          <w:p w:rsidR="002B2CD2" w:rsidRPr="002B2CD2" w:rsidRDefault="002B2CD2" w:rsidP="00E55B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E55B57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</w:t>
            </w:r>
            <w:r w:rsidRPr="00E55B57">
              <w:rPr>
                <w:rFonts w:asciiTheme="majorHAnsi" w:eastAsia="PMingLiU" w:hAnsiTheme="majorHAnsi" w:cs="PMingLiU"/>
                <w:lang w:eastAsia="zh-CN"/>
              </w:rPr>
              <w:t>Kelvin Grove</w:t>
            </w:r>
            <w:r w:rsidRPr="00E55B57">
              <w:rPr>
                <w:rFonts w:asciiTheme="majorHAnsi" w:eastAsia="PMingLiU" w:hAnsiTheme="majorHAnsi" w:cs="PMingLiU"/>
                <w:lang w:eastAsia="zh-CN"/>
              </w:rPr>
              <w:t>校区</w:t>
            </w:r>
          </w:p>
        </w:tc>
      </w:tr>
      <w:tr w:rsidR="0093520D" w:rsidRPr="002B2CD2" w:rsidTr="009352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93520D" w:rsidRPr="002B2CD2" w:rsidRDefault="0093520D" w:rsidP="00C5112D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 –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5:00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93520D" w:rsidRPr="002B2CD2" w:rsidRDefault="0093520D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Personal Time to access QUT Internet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DBE5F1" w:themeFill="accent1" w:themeFillTint="33"/>
          </w:tcPr>
          <w:p w:rsidR="0093520D" w:rsidRPr="002B2CD2" w:rsidRDefault="0093520D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QUT Library or own laptops</w:t>
            </w:r>
          </w:p>
        </w:tc>
      </w:tr>
      <w:tr w:rsidR="0093520D" w:rsidRPr="002B2CD2" w:rsidTr="009352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</w:tcBorders>
          </w:tcPr>
          <w:p w:rsidR="0093520D" w:rsidRPr="002B2CD2" w:rsidRDefault="0093520D" w:rsidP="00C5112D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93520D" w:rsidRPr="002B2CD2" w:rsidRDefault="0093520D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E55B57">
              <w:rPr>
                <w:rFonts w:asciiTheme="majorHAnsi" w:eastAsia="PMingLiU" w:hAnsiTheme="majorHAnsi" w:cs="PMingLiU"/>
                <w:lang w:eastAsia="zh-CN"/>
              </w:rPr>
              <w:t>自由上网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时间</w:t>
            </w:r>
          </w:p>
        </w:tc>
        <w:tc>
          <w:tcPr>
            <w:tcW w:w="6663" w:type="dxa"/>
            <w:tcBorders>
              <w:top w:val="nil"/>
            </w:tcBorders>
          </w:tcPr>
          <w:p w:rsidR="0093520D" w:rsidRPr="002B2CD2" w:rsidRDefault="0093520D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 w:rsidRPr="00E55B57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兰科技大学图书馆或使用自备电脑</w:t>
            </w:r>
          </w:p>
        </w:tc>
      </w:tr>
    </w:tbl>
    <w:p w:rsidR="00443BAC" w:rsidRPr="002B2CD2" w:rsidRDefault="00443BAC" w:rsidP="004F4BCC">
      <w:pPr>
        <w:spacing w:after="0"/>
        <w:rPr>
          <w:rFonts w:asciiTheme="majorHAnsi" w:hAnsiTheme="majorHAnsi"/>
          <w:sz w:val="2"/>
          <w:szCs w:val="2"/>
          <w:lang w:eastAsia="zh-CN"/>
        </w:rPr>
      </w:pPr>
    </w:p>
    <w:p w:rsidR="00F12676" w:rsidRDefault="00F12676" w:rsidP="004F4BCC">
      <w:pPr>
        <w:spacing w:after="0"/>
        <w:rPr>
          <w:rFonts w:asciiTheme="majorHAnsi" w:hAnsiTheme="majorHAnsi"/>
          <w:sz w:val="2"/>
          <w:szCs w:val="2"/>
          <w:lang w:eastAsia="zh-CN"/>
        </w:rPr>
      </w:pPr>
    </w:p>
    <w:p w:rsidR="002B2CD2" w:rsidRDefault="002B2CD2" w:rsidP="004F4BCC">
      <w:pPr>
        <w:spacing w:after="0"/>
        <w:rPr>
          <w:rFonts w:asciiTheme="majorHAnsi" w:hAnsiTheme="majorHAnsi"/>
          <w:sz w:val="2"/>
          <w:szCs w:val="2"/>
          <w:lang w:eastAsia="zh-CN"/>
        </w:rPr>
      </w:pPr>
    </w:p>
    <w:p w:rsidR="002B2CD2" w:rsidRDefault="002B2CD2" w:rsidP="004F4BCC">
      <w:pPr>
        <w:spacing w:after="0"/>
        <w:rPr>
          <w:rFonts w:asciiTheme="majorHAnsi" w:hAnsiTheme="majorHAnsi"/>
          <w:sz w:val="2"/>
          <w:szCs w:val="2"/>
          <w:lang w:eastAsia="zh-CN"/>
        </w:rPr>
      </w:pPr>
    </w:p>
    <w:p w:rsidR="002B2CD2" w:rsidRDefault="002B2CD2" w:rsidP="004F4BCC">
      <w:pPr>
        <w:spacing w:after="0"/>
        <w:rPr>
          <w:rFonts w:asciiTheme="majorHAnsi" w:hAnsiTheme="majorHAnsi"/>
          <w:sz w:val="2"/>
          <w:szCs w:val="2"/>
          <w:lang w:eastAsia="zh-CN"/>
        </w:rPr>
      </w:pPr>
    </w:p>
    <w:p w:rsidR="002B2CD2" w:rsidRDefault="002B2CD2" w:rsidP="004F4BCC">
      <w:pPr>
        <w:spacing w:after="0"/>
        <w:rPr>
          <w:rFonts w:asciiTheme="majorHAnsi" w:hAnsiTheme="majorHAnsi"/>
          <w:sz w:val="2"/>
          <w:szCs w:val="2"/>
          <w:lang w:eastAsia="zh-CN"/>
        </w:rPr>
      </w:pPr>
    </w:p>
    <w:p w:rsidR="002B2CD2" w:rsidRDefault="002B2CD2" w:rsidP="004F4BCC">
      <w:pPr>
        <w:spacing w:after="0"/>
        <w:rPr>
          <w:rFonts w:asciiTheme="majorHAnsi" w:hAnsiTheme="majorHAnsi"/>
          <w:sz w:val="2"/>
          <w:szCs w:val="2"/>
          <w:lang w:eastAsia="zh-CN"/>
        </w:rPr>
      </w:pPr>
    </w:p>
    <w:p w:rsidR="002B2CD2" w:rsidRDefault="002B2CD2" w:rsidP="004F4BCC">
      <w:pPr>
        <w:spacing w:after="0"/>
        <w:rPr>
          <w:rFonts w:asciiTheme="majorHAnsi" w:hAnsiTheme="majorHAnsi"/>
          <w:sz w:val="2"/>
          <w:szCs w:val="2"/>
          <w:lang w:eastAsia="zh-CN"/>
        </w:rPr>
      </w:pPr>
    </w:p>
    <w:p w:rsidR="002B2CD2" w:rsidRDefault="002B2CD2" w:rsidP="004F4BCC">
      <w:pPr>
        <w:spacing w:after="0"/>
        <w:rPr>
          <w:rFonts w:asciiTheme="majorHAnsi" w:hAnsiTheme="majorHAnsi"/>
          <w:sz w:val="2"/>
          <w:szCs w:val="2"/>
          <w:lang w:eastAsia="zh-CN"/>
        </w:rPr>
      </w:pPr>
    </w:p>
    <w:p w:rsidR="002B2CD2" w:rsidRDefault="002B2CD2" w:rsidP="004F4BCC">
      <w:pPr>
        <w:spacing w:after="0"/>
        <w:rPr>
          <w:rFonts w:asciiTheme="majorHAnsi" w:hAnsiTheme="majorHAnsi"/>
          <w:sz w:val="2"/>
          <w:szCs w:val="2"/>
          <w:lang w:eastAsia="zh-CN"/>
        </w:rPr>
      </w:pPr>
    </w:p>
    <w:p w:rsidR="002B2CD2" w:rsidRDefault="002B2CD2" w:rsidP="004F4BCC">
      <w:pPr>
        <w:spacing w:after="0"/>
        <w:rPr>
          <w:rFonts w:asciiTheme="majorHAnsi" w:hAnsiTheme="majorHAnsi"/>
          <w:sz w:val="2"/>
          <w:szCs w:val="2"/>
          <w:lang w:eastAsia="zh-CN"/>
        </w:rPr>
      </w:pPr>
    </w:p>
    <w:p w:rsidR="002B2CD2" w:rsidRPr="002B2CD2" w:rsidRDefault="002B2CD2" w:rsidP="004F4BCC">
      <w:pPr>
        <w:spacing w:after="0"/>
        <w:rPr>
          <w:rFonts w:asciiTheme="majorHAnsi" w:hAnsiTheme="majorHAnsi"/>
          <w:sz w:val="2"/>
          <w:szCs w:val="2"/>
          <w:lang w:eastAsia="zh-CN"/>
        </w:rPr>
      </w:pPr>
    </w:p>
    <w:tbl>
      <w:tblPr>
        <w:tblStyle w:val="Style1"/>
        <w:tblW w:w="14142" w:type="dxa"/>
        <w:tblLook w:val="04A0" w:firstRow="1" w:lastRow="0" w:firstColumn="1" w:lastColumn="0" w:noHBand="0" w:noVBand="1"/>
      </w:tblPr>
      <w:tblGrid>
        <w:gridCol w:w="2518"/>
        <w:gridCol w:w="4961"/>
        <w:gridCol w:w="6663"/>
      </w:tblGrid>
      <w:tr w:rsidR="0058490E" w:rsidRPr="002B2CD2" w:rsidTr="003430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  <w:gridSpan w:val="3"/>
          </w:tcPr>
          <w:p w:rsidR="00CD77D5" w:rsidRPr="002B2CD2" w:rsidRDefault="00790E70" w:rsidP="00A379E7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Thursday 2</w:t>
            </w:r>
            <w:r w:rsidR="00A379E7">
              <w:rPr>
                <w:rFonts w:asciiTheme="majorHAnsi" w:hAnsiTheme="majorHAnsi"/>
              </w:rPr>
              <w:t>3 July 2015</w:t>
            </w:r>
            <w:r w:rsidR="00A379E7">
              <w:rPr>
                <w:rFonts w:asciiTheme="majorHAnsi" w:hAnsiTheme="majorHAnsi" w:hint="eastAsia"/>
                <w:lang w:eastAsia="zh-CN"/>
              </w:rPr>
              <w:t xml:space="preserve">  </w:t>
            </w:r>
          </w:p>
        </w:tc>
      </w:tr>
      <w:tr w:rsidR="00800A36" w:rsidRPr="002B2CD2" w:rsidTr="003430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800A36" w:rsidRPr="002B2CD2" w:rsidRDefault="003430EA" w:rsidP="003430EA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>9:00 –</w:t>
            </w:r>
            <w:r w:rsidRPr="002B2CD2">
              <w:rPr>
                <w:rFonts w:asciiTheme="majorHAnsi" w:eastAsia="MS Mincho" w:hAnsiTheme="majorHAnsi" w:cs="MS Mincho"/>
                <w:lang w:eastAsia="zh-CN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 9:30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800A36" w:rsidRPr="002B2CD2" w:rsidRDefault="00800A36" w:rsidP="00391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Travel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auto"/>
          </w:tcPr>
          <w:p w:rsidR="00800A36" w:rsidRPr="002B2CD2" w:rsidRDefault="00800A36" w:rsidP="00915B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From QUT Kelvin Grove</w:t>
            </w:r>
          </w:p>
        </w:tc>
      </w:tr>
      <w:tr w:rsidR="003430EA" w:rsidRPr="002B2CD2" w:rsidTr="003430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430EA" w:rsidRPr="002B2CD2" w:rsidRDefault="003430EA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430EA" w:rsidRPr="002B2CD2" w:rsidRDefault="003430EA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 w:rsidRPr="002B2CD2">
              <w:rPr>
                <w:rFonts w:asciiTheme="majorHAnsi" w:eastAsia="MS Mincho" w:hAnsiTheme="majorHAnsi" w:cs="MS Mincho"/>
                <w:lang w:eastAsia="zh-CN"/>
              </w:rPr>
              <w:t>路上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430EA" w:rsidRPr="002B2CD2" w:rsidRDefault="003430EA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 w:rsidRPr="00E55B57">
              <w:rPr>
                <w:rFonts w:asciiTheme="majorHAnsi" w:eastAsia="PMingLiU" w:hAnsiTheme="majorHAnsi" w:cs="PMingLiU"/>
                <w:lang w:eastAsia="zh-CN"/>
              </w:rPr>
              <w:t>从昆士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</w:t>
            </w:r>
            <w:r w:rsidRPr="00E55B57">
              <w:rPr>
                <w:rFonts w:asciiTheme="majorHAnsi" w:eastAsia="PMingLiU" w:hAnsiTheme="majorHAnsi" w:cs="PMingLiU"/>
                <w:lang w:eastAsia="zh-CN"/>
              </w:rPr>
              <w:t xml:space="preserve"> Kelvin Grove</w:t>
            </w:r>
            <w:r w:rsidRPr="00E55B57">
              <w:rPr>
                <w:rFonts w:asciiTheme="majorHAnsi" w:eastAsia="PMingLiU" w:hAnsiTheme="majorHAnsi" w:cs="PMingLiU"/>
                <w:lang w:eastAsia="zh-CN"/>
              </w:rPr>
              <w:t>校区</w:t>
            </w:r>
          </w:p>
        </w:tc>
      </w:tr>
      <w:tr w:rsidR="003430EA" w:rsidRPr="002B2CD2" w:rsidTr="003430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3430EA" w:rsidRPr="002B2CD2" w:rsidRDefault="003430EA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  <w:lang w:eastAsia="zh-CN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9:30 – </w:t>
            </w: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>11:30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3430EA" w:rsidRPr="002B2CD2" w:rsidRDefault="003430EA" w:rsidP="00800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Site Visit: Royal Brisbane and Women’s Hospital Simulation Centre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DBE5F1" w:themeFill="accent1" w:themeFillTint="33"/>
          </w:tcPr>
          <w:p w:rsidR="003430EA" w:rsidRPr="002B2CD2" w:rsidRDefault="003430EA" w:rsidP="00800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Butterfield St, Herston</w:t>
            </w:r>
          </w:p>
        </w:tc>
      </w:tr>
      <w:tr w:rsidR="003430EA" w:rsidRPr="002B2CD2" w:rsidTr="003430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3430EA" w:rsidRPr="002B2CD2" w:rsidRDefault="003430EA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3430EA" w:rsidRPr="002B2CD2" w:rsidRDefault="003430EA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 w:rsidRPr="002B2CD2">
              <w:rPr>
                <w:rFonts w:asciiTheme="majorHAnsi" w:eastAsia="PMingLiU" w:hAnsiTheme="majorHAnsi" w:cs="PMingLiU"/>
                <w:lang w:eastAsia="zh-CN"/>
              </w:rPr>
              <w:t>实地参观：皇家布里斯班和妇女医院模拟中心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</w:tcPr>
          <w:p w:rsidR="003430EA" w:rsidRPr="002B2CD2" w:rsidRDefault="003430EA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 w:rsidRPr="002B2CD2">
              <w:rPr>
                <w:rFonts w:asciiTheme="majorHAnsi" w:hAnsiTheme="majorHAnsi"/>
              </w:rPr>
              <w:t>Herston</w:t>
            </w:r>
            <w:r w:rsidRPr="002B2CD2">
              <w:rPr>
                <w:rFonts w:asciiTheme="majorHAnsi" w:eastAsia="MS Mincho" w:hAnsiTheme="majorHAnsi" w:cs="MS Mincho"/>
                <w:lang w:eastAsia="zh-CN"/>
              </w:rPr>
              <w:t>区，</w:t>
            </w:r>
            <w:r w:rsidRPr="002B2CD2">
              <w:rPr>
                <w:rFonts w:asciiTheme="majorHAnsi" w:hAnsiTheme="majorHAnsi"/>
              </w:rPr>
              <w:t>Butterfield</w:t>
            </w:r>
            <w:r w:rsidRPr="002B2CD2">
              <w:rPr>
                <w:rFonts w:asciiTheme="majorHAnsi" w:eastAsia="MS Mincho" w:hAnsiTheme="majorHAnsi" w:cs="MS Mincho"/>
                <w:lang w:eastAsia="zh-CN"/>
              </w:rPr>
              <w:t>路</w:t>
            </w:r>
          </w:p>
        </w:tc>
      </w:tr>
      <w:tr w:rsidR="003430EA" w:rsidRPr="002B2CD2" w:rsidTr="003430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3430EA" w:rsidRPr="002B2CD2" w:rsidRDefault="003430EA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11:30 – </w:t>
            </w:r>
            <w:r w:rsidRPr="002B2CD2">
              <w:rPr>
                <w:rFonts w:asciiTheme="majorHAnsi" w:eastAsia="MS Mincho" w:hAnsiTheme="majorHAnsi" w:cs="MS Mincho"/>
              </w:rPr>
              <w:t>中午</w:t>
            </w:r>
            <w:r w:rsidRPr="002B2CD2">
              <w:rPr>
                <w:rFonts w:asciiTheme="majorHAnsi" w:hAnsiTheme="majorHAnsi"/>
              </w:rPr>
              <w:t>12:00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3430EA" w:rsidRPr="002B2CD2" w:rsidRDefault="003430EA" w:rsidP="00391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Travel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auto"/>
          </w:tcPr>
          <w:p w:rsidR="003430EA" w:rsidRPr="002B2CD2" w:rsidRDefault="003430EA" w:rsidP="00800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To QUT Kelvin Grove</w:t>
            </w:r>
          </w:p>
        </w:tc>
      </w:tr>
      <w:tr w:rsidR="003430EA" w:rsidRPr="002B2CD2" w:rsidTr="003430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430EA" w:rsidRPr="002B2CD2" w:rsidRDefault="003430EA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430EA" w:rsidRPr="002B2CD2" w:rsidRDefault="003430EA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 w:rsidRPr="002B2CD2">
              <w:rPr>
                <w:rFonts w:asciiTheme="majorHAnsi" w:eastAsia="MS Mincho" w:hAnsiTheme="majorHAnsi" w:cs="MS Mincho"/>
                <w:lang w:eastAsia="zh-CN"/>
              </w:rPr>
              <w:t>路上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430EA" w:rsidRPr="002B2CD2" w:rsidRDefault="003430EA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 w:rsidRPr="002B2CD2">
              <w:rPr>
                <w:rFonts w:asciiTheme="majorHAnsi" w:eastAsia="MS Mincho" w:hAnsiTheme="majorHAnsi" w:cs="MS Mincho"/>
                <w:lang w:eastAsia="zh-CN"/>
              </w:rPr>
              <w:t>往</w:t>
            </w:r>
            <w:r w:rsidRPr="002B2CD2">
              <w:rPr>
                <w:rFonts w:asciiTheme="majorHAnsi" w:eastAsia="MS Mincho" w:hAnsiTheme="majorHAnsi" w:cs="MS Mincho"/>
              </w:rPr>
              <w:t>昆士</w:t>
            </w:r>
            <w:r w:rsidRPr="002B2CD2">
              <w:rPr>
                <w:rFonts w:asciiTheme="majorHAnsi" w:eastAsia="PMingLiU" w:hAnsiTheme="majorHAnsi" w:cs="PMingLiU"/>
              </w:rPr>
              <w:t>兰科技大学</w:t>
            </w:r>
            <w:r w:rsidRPr="002B2CD2">
              <w:rPr>
                <w:rFonts w:asciiTheme="majorHAnsi" w:hAnsiTheme="majorHAnsi"/>
              </w:rPr>
              <w:t xml:space="preserve"> Kelvin Grove</w:t>
            </w:r>
            <w:r w:rsidRPr="002B2CD2">
              <w:rPr>
                <w:rFonts w:asciiTheme="majorHAnsi" w:eastAsia="MS Mincho" w:hAnsiTheme="majorHAnsi" w:cs="MS Mincho"/>
                <w:lang w:eastAsia="zh-CN"/>
              </w:rPr>
              <w:t>校区</w:t>
            </w:r>
          </w:p>
        </w:tc>
      </w:tr>
      <w:tr w:rsidR="003430EA" w:rsidRPr="002B2CD2" w:rsidTr="003430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3430EA" w:rsidRPr="002B2CD2" w:rsidRDefault="003430EA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中午</w:t>
            </w:r>
            <w:r w:rsidRPr="002B2CD2">
              <w:rPr>
                <w:rFonts w:asciiTheme="majorHAnsi" w:hAnsiTheme="majorHAnsi"/>
              </w:rPr>
              <w:t xml:space="preserve">12:00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1:00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3430EA" w:rsidRPr="002B2CD2" w:rsidRDefault="003430EA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Lunch Break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DBE5F1" w:themeFill="accent1" w:themeFillTint="33"/>
          </w:tcPr>
          <w:p w:rsidR="003430EA" w:rsidRPr="002B2CD2" w:rsidRDefault="003430EA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430EA" w:rsidRPr="002B2CD2" w:rsidTr="003430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3430EA" w:rsidRPr="002B2CD2" w:rsidRDefault="003430EA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3430EA" w:rsidRPr="002B2CD2" w:rsidRDefault="00A42B81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eastAsia="PMingLiU" w:hAnsiTheme="majorHAnsi" w:cs="PMingLiU"/>
                <w:lang w:eastAsia="zh-CN"/>
              </w:rPr>
              <w:t>自由午餐时间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</w:tcPr>
          <w:p w:rsidR="003430EA" w:rsidRPr="002B2CD2" w:rsidRDefault="003430EA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430EA" w:rsidRPr="002B2CD2" w:rsidTr="003430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3430EA" w:rsidRPr="002B2CD2" w:rsidRDefault="003430EA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1:00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2:00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3430EA" w:rsidRPr="002B2CD2" w:rsidRDefault="003430EA" w:rsidP="00764F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Observation: Regular Student Clinical Practicum Programs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auto"/>
          </w:tcPr>
          <w:p w:rsidR="003430EA" w:rsidRPr="002B2CD2" w:rsidRDefault="003430EA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QUT Health Clinics and Clinical Simulation Centre</w:t>
            </w:r>
          </w:p>
        </w:tc>
      </w:tr>
      <w:tr w:rsidR="003430EA" w:rsidRPr="002B2CD2" w:rsidTr="003430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430EA" w:rsidRPr="002B2CD2" w:rsidRDefault="003430EA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430EA" w:rsidRPr="002B2CD2" w:rsidRDefault="003430EA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 w:rsidRPr="002B2CD2">
              <w:rPr>
                <w:rFonts w:asciiTheme="majorHAnsi" w:eastAsia="PMingLiU" w:hAnsiTheme="majorHAnsi" w:cs="PMingLiU"/>
                <w:lang w:eastAsia="zh-CN"/>
              </w:rPr>
              <w:t>见习：常规学生临床实习项目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430EA" w:rsidRPr="002B2CD2" w:rsidRDefault="003430EA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 w:rsidRPr="002B2CD2">
              <w:rPr>
                <w:rFonts w:asciiTheme="majorHAnsi" w:eastAsia="MS Mincho" w:hAnsiTheme="majorHAnsi" w:cs="MS Mincho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</w:t>
            </w:r>
            <w:r w:rsidRPr="002B2CD2">
              <w:rPr>
                <w:rFonts w:asciiTheme="majorHAnsi" w:eastAsia="MS Mincho" w:hAnsiTheme="majorHAnsi" w:cs="MS Mincho"/>
                <w:lang w:eastAsia="zh-CN"/>
              </w:rPr>
              <w:t>健康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诊所和临床模拟中心</w:t>
            </w:r>
          </w:p>
        </w:tc>
      </w:tr>
      <w:tr w:rsidR="003430EA" w:rsidRPr="002B2CD2" w:rsidTr="003430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3430EA" w:rsidRPr="002B2CD2" w:rsidRDefault="003430EA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2:00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3430EA" w:rsidRPr="002B2CD2" w:rsidRDefault="003430EA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Overview: Safety and Quality in Healthcare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DBE5F1" w:themeFill="accent1" w:themeFillTint="33"/>
          </w:tcPr>
          <w:p w:rsidR="003430EA" w:rsidRPr="002B2CD2" w:rsidRDefault="003430EA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Institute of Health and Biomedical Innovation</w:t>
            </w:r>
          </w:p>
        </w:tc>
      </w:tr>
      <w:tr w:rsidR="003430EA" w:rsidRPr="002B2CD2" w:rsidTr="003430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3430EA" w:rsidRPr="002B2CD2" w:rsidRDefault="003430EA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3430EA" w:rsidRPr="002B2CD2" w:rsidRDefault="003430EA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 w:rsidRPr="00E55B57">
              <w:rPr>
                <w:rFonts w:asciiTheme="majorHAnsi" w:eastAsia="PMingLiU" w:hAnsiTheme="majorHAnsi" w:cs="PMingLiU"/>
                <w:lang w:eastAsia="zh-CN"/>
              </w:rPr>
              <w:t>概述：</w:t>
            </w:r>
            <w:bookmarkStart w:id="2" w:name="OLE_LINK5"/>
            <w:bookmarkStart w:id="3" w:name="OLE_LINK6"/>
            <w:r w:rsidRPr="00E55B57">
              <w:rPr>
                <w:rFonts w:asciiTheme="majorHAnsi" w:eastAsia="PMingLiU" w:hAnsiTheme="majorHAnsi" w:cs="PMingLiU"/>
                <w:lang w:eastAsia="zh-CN"/>
              </w:rPr>
              <w:t>医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疗保健中的安全和质量</w:t>
            </w:r>
            <w:bookmarkEnd w:id="2"/>
            <w:bookmarkEnd w:id="3"/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</w:tcPr>
          <w:p w:rsidR="003430EA" w:rsidRPr="002B2CD2" w:rsidRDefault="003430EA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 w:rsidRPr="00E55B57">
              <w:rPr>
                <w:rFonts w:asciiTheme="majorHAnsi" w:eastAsia="PMingLiU" w:hAnsiTheme="majorHAnsi" w:cs="PMingLiU"/>
                <w:lang w:eastAsia="zh-CN"/>
              </w:rPr>
              <w:t>健康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暨生物医学创新研究所</w:t>
            </w:r>
          </w:p>
        </w:tc>
      </w:tr>
      <w:tr w:rsidR="003430EA" w:rsidRPr="002B2CD2" w:rsidTr="003430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3430EA" w:rsidRPr="002B2CD2" w:rsidRDefault="003430EA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 –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5:00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3430EA" w:rsidRPr="002B2CD2" w:rsidRDefault="003430EA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Personal Time to access QUT Internet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auto"/>
          </w:tcPr>
          <w:p w:rsidR="003430EA" w:rsidRPr="002B2CD2" w:rsidRDefault="003430EA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QUT Library or own laptops</w:t>
            </w:r>
          </w:p>
        </w:tc>
      </w:tr>
      <w:tr w:rsidR="003430EA" w:rsidRPr="002B2CD2" w:rsidTr="003430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</w:tcBorders>
            <w:shd w:val="clear" w:color="auto" w:fill="auto"/>
          </w:tcPr>
          <w:p w:rsidR="003430EA" w:rsidRPr="002B2CD2" w:rsidRDefault="003430EA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</w:tcBorders>
            <w:shd w:val="clear" w:color="auto" w:fill="auto"/>
          </w:tcPr>
          <w:p w:rsidR="003430EA" w:rsidRPr="00E55B57" w:rsidRDefault="003430EA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E55B57">
              <w:rPr>
                <w:rFonts w:asciiTheme="majorHAnsi" w:eastAsia="PMingLiU" w:hAnsiTheme="majorHAnsi" w:cs="PMingLiU"/>
                <w:lang w:eastAsia="zh-CN"/>
              </w:rPr>
              <w:t>自由上网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时间</w:t>
            </w:r>
          </w:p>
        </w:tc>
        <w:tc>
          <w:tcPr>
            <w:tcW w:w="6663" w:type="dxa"/>
            <w:tcBorders>
              <w:top w:val="nil"/>
            </w:tcBorders>
            <w:shd w:val="clear" w:color="auto" w:fill="auto"/>
          </w:tcPr>
          <w:p w:rsidR="003430EA" w:rsidRPr="00E55B57" w:rsidRDefault="003430EA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E55B57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兰科技大学图书馆或使用自备电脑</w:t>
            </w:r>
          </w:p>
        </w:tc>
      </w:tr>
    </w:tbl>
    <w:p w:rsidR="0058490E" w:rsidRDefault="0058490E" w:rsidP="00D36E5B">
      <w:pPr>
        <w:spacing w:after="0"/>
        <w:rPr>
          <w:rFonts w:asciiTheme="majorHAnsi" w:hAnsiTheme="majorHAnsi"/>
          <w:sz w:val="16"/>
          <w:szCs w:val="16"/>
          <w:lang w:eastAsia="zh-CN"/>
        </w:rPr>
      </w:pPr>
    </w:p>
    <w:p w:rsidR="00A379E7" w:rsidRDefault="00A379E7" w:rsidP="00D36E5B">
      <w:pPr>
        <w:spacing w:after="0"/>
        <w:rPr>
          <w:rFonts w:asciiTheme="majorHAnsi" w:hAnsiTheme="majorHAnsi"/>
          <w:sz w:val="16"/>
          <w:szCs w:val="16"/>
          <w:lang w:eastAsia="zh-CN"/>
        </w:rPr>
      </w:pPr>
    </w:p>
    <w:p w:rsidR="00A379E7" w:rsidRPr="002B2CD2" w:rsidRDefault="00A379E7" w:rsidP="00D36E5B">
      <w:pPr>
        <w:spacing w:after="0"/>
        <w:rPr>
          <w:rFonts w:asciiTheme="majorHAnsi" w:hAnsiTheme="majorHAnsi"/>
          <w:sz w:val="16"/>
          <w:szCs w:val="16"/>
          <w:lang w:eastAsia="zh-CN"/>
        </w:rPr>
      </w:pPr>
    </w:p>
    <w:tbl>
      <w:tblPr>
        <w:tblStyle w:val="Style1"/>
        <w:tblW w:w="14142" w:type="dxa"/>
        <w:tblLook w:val="04A0" w:firstRow="1" w:lastRow="0" w:firstColumn="1" w:lastColumn="0" w:noHBand="0" w:noVBand="1"/>
      </w:tblPr>
      <w:tblGrid>
        <w:gridCol w:w="2518"/>
        <w:gridCol w:w="4961"/>
        <w:gridCol w:w="6663"/>
      </w:tblGrid>
      <w:tr w:rsidR="00800A36" w:rsidRPr="002B2CD2" w:rsidTr="003430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  <w:gridSpan w:val="3"/>
          </w:tcPr>
          <w:p w:rsidR="003430EA" w:rsidRPr="002B2CD2" w:rsidRDefault="00800A36" w:rsidP="00A379E7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Friday 2</w:t>
            </w:r>
            <w:r w:rsidR="00A379E7">
              <w:rPr>
                <w:rFonts w:asciiTheme="majorHAnsi" w:hAnsiTheme="majorHAnsi"/>
              </w:rPr>
              <w:t>4 July 2015</w:t>
            </w:r>
            <w:r w:rsidR="00A379E7">
              <w:rPr>
                <w:rFonts w:asciiTheme="majorHAnsi" w:hAnsiTheme="majorHAnsi" w:hint="eastAsia"/>
                <w:lang w:eastAsia="zh-CN"/>
              </w:rPr>
              <w:t xml:space="preserve">  </w:t>
            </w:r>
          </w:p>
        </w:tc>
      </w:tr>
      <w:tr w:rsidR="003430EA" w:rsidRPr="002B2CD2" w:rsidTr="003430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3430EA" w:rsidRPr="002B2CD2" w:rsidRDefault="003430EA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9:00 – </w:t>
            </w:r>
            <w:r w:rsidRPr="002B2CD2">
              <w:rPr>
                <w:rFonts w:asciiTheme="majorHAnsi" w:eastAsia="MS Mincho" w:hAnsiTheme="majorHAnsi" w:cs="MS Mincho"/>
                <w:lang w:eastAsia="zh-CN"/>
              </w:rPr>
              <w:t>上午</w:t>
            </w:r>
            <w:r w:rsidRPr="002B2CD2">
              <w:rPr>
                <w:rFonts w:asciiTheme="majorHAnsi" w:hAnsiTheme="majorHAnsi"/>
              </w:rPr>
              <w:t>9:30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3430EA" w:rsidRPr="002B2CD2" w:rsidRDefault="003430EA" w:rsidP="00391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Travel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auto"/>
          </w:tcPr>
          <w:p w:rsidR="003430EA" w:rsidRPr="002B2CD2" w:rsidRDefault="003430EA" w:rsidP="00800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From YHA  Roma Street</w:t>
            </w:r>
          </w:p>
        </w:tc>
      </w:tr>
      <w:tr w:rsidR="003430EA" w:rsidRPr="002B2CD2" w:rsidTr="003430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430EA" w:rsidRPr="002B2CD2" w:rsidRDefault="003430EA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430EA" w:rsidRPr="00E55B57" w:rsidRDefault="003430EA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E55B57">
              <w:rPr>
                <w:rFonts w:asciiTheme="majorHAnsi" w:eastAsia="PMingLiU" w:hAnsiTheme="majorHAnsi" w:cs="PMingLiU"/>
                <w:lang w:eastAsia="zh-CN"/>
              </w:rPr>
              <w:t>路上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430EA" w:rsidRPr="00A42B81" w:rsidRDefault="00A42B81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PMingLiU"/>
                <w:lang w:eastAsia="zh-CN"/>
              </w:rPr>
            </w:pPr>
            <w:r>
              <w:rPr>
                <w:rFonts w:asciiTheme="majorHAnsi" w:eastAsia="PMingLiU" w:hAnsiTheme="majorHAnsi" w:cs="PMingLiU"/>
                <w:lang w:eastAsia="zh-CN"/>
              </w:rPr>
              <w:t>从布里斯班</w:t>
            </w:r>
            <w:r>
              <w:rPr>
                <w:rFonts w:asciiTheme="majorHAnsi" w:eastAsia="PMingLiU" w:hAnsiTheme="majorHAnsi" w:cs="PMingLiU"/>
                <w:lang w:eastAsia="zh-CN"/>
              </w:rPr>
              <w:t>Roma</w:t>
            </w:r>
            <w:r>
              <w:rPr>
                <w:rFonts w:asciiTheme="majorHAnsi" w:eastAsia="PMingLiU" w:hAnsiTheme="majorHAnsi" w:cs="PMingLiU"/>
                <w:lang w:eastAsia="zh-CN"/>
              </w:rPr>
              <w:t>路的城市青年旅社接</w:t>
            </w:r>
          </w:p>
        </w:tc>
      </w:tr>
      <w:tr w:rsidR="003430EA" w:rsidRPr="002B2CD2" w:rsidTr="003430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3430EA" w:rsidRPr="002B2CD2" w:rsidRDefault="003430EA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  <w:lang w:eastAsia="zh-CN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9:30 – </w:t>
            </w:r>
            <w:r w:rsidRPr="002B2CD2">
              <w:rPr>
                <w:rFonts w:asciiTheme="majorHAnsi" w:eastAsia="MS Mincho" w:hAnsiTheme="majorHAnsi" w:cs="MS Mincho"/>
                <w:lang w:eastAsia="zh-CN"/>
              </w:rPr>
              <w:t>中午</w:t>
            </w:r>
            <w:r w:rsidRPr="002B2CD2">
              <w:rPr>
                <w:rFonts w:asciiTheme="majorHAnsi" w:hAnsiTheme="majorHAnsi"/>
              </w:rPr>
              <w:t>12:00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3430EA" w:rsidRPr="002B2CD2" w:rsidRDefault="003430EA" w:rsidP="00800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Site Visit: Princess Alexandra Hospital and Pharmacy in Australian Hospitals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DBE5F1" w:themeFill="accent1" w:themeFillTint="33"/>
          </w:tcPr>
          <w:p w:rsidR="003430EA" w:rsidRPr="002B2CD2" w:rsidRDefault="003430EA" w:rsidP="00A558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Meet outside Pharmacy, Princess Alexandra Hospital, Ipswich Road Woolloongabba</w:t>
            </w:r>
          </w:p>
        </w:tc>
      </w:tr>
      <w:tr w:rsidR="003430EA" w:rsidRPr="002B2CD2" w:rsidTr="003430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3430EA" w:rsidRPr="002B2CD2" w:rsidRDefault="003430EA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3430EA" w:rsidRPr="00E55B57" w:rsidRDefault="003430EA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2B2CD2">
              <w:rPr>
                <w:rFonts w:asciiTheme="majorHAnsi" w:eastAsia="PMingLiU" w:hAnsiTheme="majorHAnsi" w:cs="PMingLiU"/>
                <w:lang w:eastAsia="zh-CN"/>
              </w:rPr>
              <w:t>实地访问：</w:t>
            </w:r>
            <w:r w:rsidR="00A42B81" w:rsidRPr="00A42B81">
              <w:rPr>
                <w:rFonts w:asciiTheme="majorHAnsi" w:eastAsia="PMingLiU" w:hAnsiTheme="majorHAnsi" w:cs="PMingLiU"/>
                <w:lang w:eastAsia="zh-CN"/>
              </w:rPr>
              <w:t>亚历山德拉</w:t>
            </w:r>
            <w:r w:rsidR="00A42B81" w:rsidRPr="00A42B81">
              <w:rPr>
                <w:rFonts w:asciiTheme="majorHAnsi" w:eastAsia="PMingLiU" w:hAnsiTheme="majorHAnsi" w:cs="PMingLiU" w:hint="eastAsia"/>
                <w:lang w:eastAsia="zh-CN"/>
              </w:rPr>
              <w:t>公主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医院和澳大利亚的医院药房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</w:tcPr>
          <w:p w:rsidR="003430EA" w:rsidRPr="00E55B57" w:rsidRDefault="003430EA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E55B57">
              <w:rPr>
                <w:rFonts w:asciiTheme="majorHAnsi" w:eastAsia="PMingLiU" w:hAnsiTheme="majorHAnsi" w:cs="PMingLiU"/>
                <w:lang w:eastAsia="zh-CN"/>
              </w:rPr>
              <w:t>Woolloongabba</w:t>
            </w:r>
            <w:r w:rsidRPr="00E55B57">
              <w:rPr>
                <w:rFonts w:asciiTheme="majorHAnsi" w:eastAsia="PMingLiU" w:hAnsiTheme="majorHAnsi" w:cs="PMingLiU"/>
                <w:lang w:eastAsia="zh-CN"/>
              </w:rPr>
              <w:t>区，</w:t>
            </w:r>
            <w:r w:rsidRPr="00E55B57">
              <w:rPr>
                <w:rFonts w:asciiTheme="majorHAnsi" w:eastAsia="PMingLiU" w:hAnsiTheme="majorHAnsi" w:cs="PMingLiU"/>
                <w:lang w:eastAsia="zh-CN"/>
              </w:rPr>
              <w:t>Ipswich</w:t>
            </w:r>
            <w:r w:rsidRPr="00E55B57">
              <w:rPr>
                <w:rFonts w:asciiTheme="majorHAnsi" w:eastAsia="PMingLiU" w:hAnsiTheme="majorHAnsi" w:cs="PMingLiU"/>
                <w:lang w:eastAsia="zh-CN"/>
              </w:rPr>
              <w:t>路，</w:t>
            </w:r>
            <w:r w:rsidR="00A42B81" w:rsidRPr="00A42B81">
              <w:rPr>
                <w:rFonts w:asciiTheme="majorHAnsi" w:eastAsia="PMingLiU" w:hAnsiTheme="majorHAnsi" w:cs="PMingLiU"/>
                <w:lang w:eastAsia="zh-CN"/>
              </w:rPr>
              <w:t>亚历山德拉</w:t>
            </w:r>
            <w:r w:rsidR="00A42B81" w:rsidRPr="00A42B81">
              <w:rPr>
                <w:rFonts w:asciiTheme="majorHAnsi" w:eastAsia="PMingLiU" w:hAnsiTheme="majorHAnsi" w:cs="PMingLiU" w:hint="eastAsia"/>
                <w:lang w:eastAsia="zh-CN"/>
              </w:rPr>
              <w:t>公主</w:t>
            </w:r>
            <w:r w:rsidR="00A42B81" w:rsidRPr="002B2CD2">
              <w:rPr>
                <w:rFonts w:asciiTheme="majorHAnsi" w:eastAsia="PMingLiU" w:hAnsiTheme="majorHAnsi" w:cs="PMingLiU"/>
                <w:lang w:eastAsia="zh-CN"/>
              </w:rPr>
              <w:t>医院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，药房外</w:t>
            </w:r>
            <w:r w:rsidRPr="00E55B57">
              <w:rPr>
                <w:rFonts w:asciiTheme="majorHAnsi" w:eastAsia="PMingLiU" w:hAnsiTheme="majorHAnsi" w:cs="PMingLiU"/>
                <w:lang w:eastAsia="zh-CN"/>
              </w:rPr>
              <w:t>会面</w:t>
            </w:r>
          </w:p>
        </w:tc>
      </w:tr>
      <w:tr w:rsidR="003430EA" w:rsidRPr="002B2CD2" w:rsidTr="003430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3430EA" w:rsidRPr="002B2CD2" w:rsidRDefault="003430EA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  <w:lang w:eastAsia="zh-CN"/>
              </w:rPr>
              <w:t>中午</w:t>
            </w:r>
            <w:r w:rsidRPr="002B2CD2">
              <w:rPr>
                <w:rFonts w:asciiTheme="majorHAnsi" w:hAnsiTheme="majorHAnsi"/>
              </w:rPr>
              <w:t xml:space="preserve">12:00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="0009402C" w:rsidRPr="002B2CD2">
              <w:rPr>
                <w:rFonts w:asciiTheme="majorHAnsi" w:hAnsiTheme="majorHAnsi"/>
              </w:rPr>
              <w:t>12</w:t>
            </w:r>
            <w:r w:rsidRPr="002B2CD2">
              <w:rPr>
                <w:rFonts w:asciiTheme="majorHAnsi" w:hAnsiTheme="majorHAnsi"/>
              </w:rPr>
              <w:t>:30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3430EA" w:rsidRPr="002B2CD2" w:rsidRDefault="003430EA" w:rsidP="00391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Travel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auto"/>
          </w:tcPr>
          <w:p w:rsidR="003430EA" w:rsidRPr="002B2CD2" w:rsidRDefault="003430EA" w:rsidP="00800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To QUT</w:t>
            </w:r>
          </w:p>
        </w:tc>
      </w:tr>
      <w:tr w:rsidR="003430EA" w:rsidRPr="002B2CD2" w:rsidTr="000940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430EA" w:rsidRPr="002B2CD2" w:rsidRDefault="003430EA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430EA" w:rsidRPr="00E55B57" w:rsidRDefault="003430EA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E55B57">
              <w:rPr>
                <w:rFonts w:asciiTheme="majorHAnsi" w:eastAsia="PMingLiU" w:hAnsiTheme="majorHAnsi" w:cs="PMingLiU"/>
                <w:lang w:eastAsia="zh-CN"/>
              </w:rPr>
              <w:t>路上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430EA" w:rsidRPr="00E55B57" w:rsidRDefault="003430EA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E55B57">
              <w:rPr>
                <w:rFonts w:asciiTheme="majorHAnsi" w:eastAsia="PMingLiU" w:hAnsiTheme="majorHAnsi" w:cs="PMingLiU"/>
                <w:lang w:eastAsia="zh-CN"/>
              </w:rPr>
              <w:t>往昆士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</w:t>
            </w:r>
          </w:p>
        </w:tc>
      </w:tr>
      <w:tr w:rsidR="003430EA" w:rsidRPr="002B2CD2" w:rsidTr="000940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3430EA" w:rsidRPr="002B2CD2" w:rsidRDefault="0009402C" w:rsidP="00800A36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12:30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1:30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3430EA" w:rsidRPr="002B2CD2" w:rsidRDefault="003430EA" w:rsidP="00800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Lunch Break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DBE5F1" w:themeFill="accent1" w:themeFillTint="33"/>
          </w:tcPr>
          <w:p w:rsidR="003430EA" w:rsidRPr="002B2CD2" w:rsidRDefault="003430EA" w:rsidP="00800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09402C" w:rsidRPr="002B2CD2" w:rsidTr="000940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09402C" w:rsidRPr="002B2CD2" w:rsidRDefault="0009402C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09402C" w:rsidRPr="002B2CD2" w:rsidRDefault="00A42B81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eastAsia="MS Mincho" w:hAnsiTheme="majorHAnsi" w:cs="MS Mincho"/>
              </w:rPr>
              <w:t>自由午餐</w:t>
            </w:r>
            <w:r>
              <w:rPr>
                <w:rFonts w:ascii="SimSun" w:eastAsia="SimSun" w:hAnsi="SimSun" w:cs="SimSun" w:hint="eastAsia"/>
              </w:rPr>
              <w:t>时间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</w:tcPr>
          <w:p w:rsidR="0009402C" w:rsidRPr="002B2CD2" w:rsidRDefault="0009402C" w:rsidP="00800A3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09402C" w:rsidRPr="002B2CD2" w:rsidTr="000940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09402C" w:rsidRPr="002B2CD2" w:rsidRDefault="0009402C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1:30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2:30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09402C" w:rsidRPr="002B2CD2" w:rsidRDefault="0009402C" w:rsidP="00D10D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Overview: Health Workforce and Health Education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auto"/>
          </w:tcPr>
          <w:p w:rsidR="0009402C" w:rsidRPr="002B2CD2" w:rsidRDefault="0009402C" w:rsidP="00D10D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Kelvin Grove Campus</w:t>
            </w:r>
          </w:p>
        </w:tc>
      </w:tr>
      <w:tr w:rsidR="0009402C" w:rsidRPr="002B2CD2" w:rsidTr="000940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09402C" w:rsidRPr="002B2CD2" w:rsidRDefault="0009402C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09402C" w:rsidRPr="006F1B96" w:rsidRDefault="0009402C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概述：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卫生人力和卫生教育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09402C" w:rsidRPr="006F1B96" w:rsidRDefault="0009402C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Kelvin Grove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校区</w:t>
            </w:r>
          </w:p>
        </w:tc>
      </w:tr>
      <w:tr w:rsidR="0009402C" w:rsidRPr="002B2CD2" w:rsidTr="000940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09402C" w:rsidRPr="002B2CD2" w:rsidRDefault="0009402C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2:30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09402C" w:rsidRPr="002B2CD2" w:rsidRDefault="0009402C" w:rsidP="001771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Program Review and Contextualisation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DBE5F1" w:themeFill="accent1" w:themeFillTint="33"/>
          </w:tcPr>
          <w:p w:rsidR="0009402C" w:rsidRPr="002B2CD2" w:rsidRDefault="0009402C" w:rsidP="001771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Kelvin Grove Campus</w:t>
            </w:r>
          </w:p>
        </w:tc>
      </w:tr>
      <w:tr w:rsidR="0009402C" w:rsidRPr="002B2CD2" w:rsidTr="000940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09402C" w:rsidRPr="002B2CD2" w:rsidRDefault="0009402C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09402C" w:rsidRPr="006F1B96" w:rsidRDefault="0009402C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2B2CD2">
              <w:rPr>
                <w:rFonts w:asciiTheme="majorHAnsi" w:eastAsia="PMingLiU" w:hAnsiTheme="majorHAnsi" w:cs="PMingLiU"/>
                <w:lang w:eastAsia="zh-CN"/>
              </w:rPr>
              <w:t>项目回顾及情境应用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</w:tcPr>
          <w:p w:rsidR="0009402C" w:rsidRPr="006F1B96" w:rsidRDefault="0009402C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Kelvin Grove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校区</w:t>
            </w:r>
          </w:p>
        </w:tc>
      </w:tr>
      <w:tr w:rsidR="0009402C" w:rsidRPr="002B2CD2" w:rsidTr="000940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09402C" w:rsidRPr="002B2CD2" w:rsidRDefault="0009402C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 –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5:00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09402C" w:rsidRPr="002B2CD2" w:rsidRDefault="0009402C" w:rsidP="00800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Personal Time to access QUT Internet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auto"/>
          </w:tcPr>
          <w:p w:rsidR="0009402C" w:rsidRPr="002B2CD2" w:rsidRDefault="0009402C" w:rsidP="00800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QUT Library or own laptops</w:t>
            </w:r>
          </w:p>
        </w:tc>
      </w:tr>
      <w:tr w:rsidR="0009402C" w:rsidRPr="002B2CD2" w:rsidTr="000940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</w:tcBorders>
            <w:shd w:val="clear" w:color="auto" w:fill="auto"/>
          </w:tcPr>
          <w:p w:rsidR="0009402C" w:rsidRPr="002B2CD2" w:rsidRDefault="0009402C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</w:tcBorders>
            <w:shd w:val="clear" w:color="auto" w:fill="auto"/>
          </w:tcPr>
          <w:p w:rsidR="0009402C" w:rsidRPr="006F1B96" w:rsidRDefault="0009402C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自由上网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时间</w:t>
            </w:r>
          </w:p>
        </w:tc>
        <w:tc>
          <w:tcPr>
            <w:tcW w:w="6663" w:type="dxa"/>
            <w:tcBorders>
              <w:top w:val="nil"/>
            </w:tcBorders>
            <w:shd w:val="clear" w:color="auto" w:fill="auto"/>
          </w:tcPr>
          <w:p w:rsidR="0009402C" w:rsidRPr="006F1B96" w:rsidRDefault="0009402C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兰科技大学图书馆或使用自备电脑</w:t>
            </w:r>
          </w:p>
        </w:tc>
      </w:tr>
    </w:tbl>
    <w:p w:rsidR="002B2CD2" w:rsidRDefault="002B2CD2" w:rsidP="00FE6EDE">
      <w:pPr>
        <w:spacing w:after="0"/>
        <w:rPr>
          <w:rFonts w:asciiTheme="majorHAnsi" w:hAnsiTheme="majorHAnsi"/>
          <w:sz w:val="16"/>
          <w:szCs w:val="16"/>
          <w:lang w:eastAsia="zh-CN"/>
        </w:rPr>
      </w:pPr>
    </w:p>
    <w:tbl>
      <w:tblPr>
        <w:tblStyle w:val="MediumShading1-Accent11"/>
        <w:tblW w:w="14142" w:type="dxa"/>
        <w:tblLook w:val="04A0" w:firstRow="1" w:lastRow="0" w:firstColumn="1" w:lastColumn="0" w:noHBand="0" w:noVBand="1"/>
      </w:tblPr>
      <w:tblGrid>
        <w:gridCol w:w="2518"/>
        <w:gridCol w:w="5103"/>
        <w:gridCol w:w="6521"/>
      </w:tblGrid>
      <w:tr w:rsidR="0011036C" w:rsidRPr="002B2CD2" w:rsidTr="00094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  <w:gridSpan w:val="3"/>
          </w:tcPr>
          <w:p w:rsidR="0009402C" w:rsidRPr="002B2CD2" w:rsidRDefault="002B2CD2" w:rsidP="00A379E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16"/>
                <w:szCs w:val="16"/>
                <w:lang w:eastAsia="zh-CN"/>
              </w:rPr>
              <w:br w:type="page"/>
            </w:r>
            <w:r>
              <w:rPr>
                <w:rFonts w:asciiTheme="majorHAnsi" w:hAnsiTheme="majorHAnsi"/>
              </w:rPr>
              <w:t>Saturday 2</w:t>
            </w:r>
            <w:r w:rsidR="00A379E7">
              <w:rPr>
                <w:rFonts w:asciiTheme="majorHAnsi" w:hAnsiTheme="majorHAnsi"/>
              </w:rPr>
              <w:t>5</w:t>
            </w:r>
            <w:r>
              <w:rPr>
                <w:rFonts w:asciiTheme="majorHAnsi" w:hAnsiTheme="majorHAnsi"/>
              </w:rPr>
              <w:t xml:space="preserve"> July 201</w:t>
            </w:r>
            <w:r w:rsidR="00A379E7">
              <w:rPr>
                <w:rFonts w:asciiTheme="majorHAnsi" w:hAnsiTheme="majorHAnsi"/>
              </w:rPr>
              <w:t>5</w:t>
            </w:r>
            <w:r w:rsidR="00CA4330">
              <w:rPr>
                <w:rFonts w:asciiTheme="majorHAnsi" w:hAnsiTheme="majorHAnsi" w:hint="eastAsia"/>
                <w:lang w:eastAsia="zh-CN"/>
              </w:rPr>
              <w:t xml:space="preserve">   </w:t>
            </w:r>
          </w:p>
        </w:tc>
      </w:tr>
      <w:tr w:rsidR="0009402C" w:rsidRPr="002B2CD2" w:rsidTr="000940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09402C" w:rsidRPr="002B2CD2" w:rsidRDefault="0009402C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  <w:lang w:eastAsia="zh-CN"/>
              </w:rPr>
              <w:t>早上</w:t>
            </w:r>
            <w:r w:rsidR="002B2CD2">
              <w:rPr>
                <w:rFonts w:asciiTheme="majorHAnsi" w:hAnsiTheme="majorHAnsi"/>
              </w:rPr>
              <w:t>6:0</w:t>
            </w:r>
            <w:r w:rsidRPr="002B2CD2">
              <w:rPr>
                <w:rFonts w:asciiTheme="majorHAnsi" w:hAnsiTheme="majorHAnsi"/>
              </w:rPr>
              <w:t xml:space="preserve">0 – </w:t>
            </w:r>
            <w:r w:rsidRPr="002B2CD2">
              <w:rPr>
                <w:rFonts w:asciiTheme="majorHAnsi" w:eastAsia="MS Mincho" w:hAnsiTheme="majorHAnsi" w:cs="MS Mincho"/>
                <w:lang w:eastAsia="zh-CN"/>
              </w:rPr>
              <w:t>下午</w:t>
            </w:r>
            <w:r w:rsidRPr="002B2CD2">
              <w:rPr>
                <w:rFonts w:asciiTheme="majorHAnsi" w:hAnsiTheme="majorHAnsi"/>
              </w:rPr>
              <w:t>7:00</w:t>
            </w:r>
          </w:p>
        </w:tc>
        <w:tc>
          <w:tcPr>
            <w:tcW w:w="5103" w:type="dxa"/>
            <w:tcBorders>
              <w:bottom w:val="nil"/>
            </w:tcBorders>
            <w:shd w:val="clear" w:color="auto" w:fill="DBE5F1" w:themeFill="accent1" w:themeFillTint="33"/>
          </w:tcPr>
          <w:p w:rsidR="0009402C" w:rsidRPr="002B2CD2" w:rsidRDefault="0009402C" w:rsidP="00764F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 xml:space="preserve">Cultural Activity: The Big Walk at Lamington National Park </w:t>
            </w:r>
          </w:p>
        </w:tc>
        <w:tc>
          <w:tcPr>
            <w:tcW w:w="6521" w:type="dxa"/>
            <w:tcBorders>
              <w:bottom w:val="nil"/>
            </w:tcBorders>
            <w:shd w:val="clear" w:color="auto" w:fill="DBE5F1" w:themeFill="accent1" w:themeFillTint="33"/>
          </w:tcPr>
          <w:p w:rsidR="0009402C" w:rsidRPr="002B2CD2" w:rsidRDefault="0009402C" w:rsidP="008971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Pick up at YHA Roma Street at 6:10am</w:t>
            </w:r>
          </w:p>
        </w:tc>
      </w:tr>
      <w:tr w:rsidR="0009402C" w:rsidRPr="002B2CD2" w:rsidTr="0009402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</w:tcBorders>
            <w:shd w:val="clear" w:color="auto" w:fill="DBE5F1" w:themeFill="accent1" w:themeFillTint="33"/>
          </w:tcPr>
          <w:p w:rsidR="0009402C" w:rsidRPr="002B2CD2" w:rsidRDefault="0009402C" w:rsidP="00390333">
            <w:pPr>
              <w:rPr>
                <w:rFonts w:asciiTheme="majorHAnsi" w:hAnsiTheme="majorHAnsi"/>
              </w:rPr>
            </w:pPr>
          </w:p>
        </w:tc>
        <w:tc>
          <w:tcPr>
            <w:tcW w:w="5103" w:type="dxa"/>
            <w:tcBorders>
              <w:top w:val="nil"/>
            </w:tcBorders>
            <w:shd w:val="clear" w:color="auto" w:fill="DBE5F1" w:themeFill="accent1" w:themeFillTint="33"/>
          </w:tcPr>
          <w:p w:rsidR="0009402C" w:rsidRPr="006F1B96" w:rsidRDefault="0009402C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文化活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动：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 xml:space="preserve"> Lamington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国家公园拉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练</w:t>
            </w:r>
          </w:p>
        </w:tc>
        <w:tc>
          <w:tcPr>
            <w:tcW w:w="6521" w:type="dxa"/>
            <w:tcBorders>
              <w:top w:val="nil"/>
            </w:tcBorders>
            <w:shd w:val="clear" w:color="auto" w:fill="DBE5F1" w:themeFill="accent1" w:themeFillTint="33"/>
          </w:tcPr>
          <w:p w:rsidR="0009402C" w:rsidRPr="006F1B96" w:rsidRDefault="0009402C" w:rsidP="00A42B8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早上</w:t>
            </w:r>
            <w:r w:rsidR="002B2CD2" w:rsidRPr="006F1B96">
              <w:rPr>
                <w:rFonts w:asciiTheme="majorHAnsi" w:eastAsia="PMingLiU" w:hAnsiTheme="majorHAnsi" w:cs="PMingLiU"/>
                <w:lang w:eastAsia="zh-CN"/>
              </w:rPr>
              <w:t>6:0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0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从布里斯班</w:t>
            </w:r>
            <w:r w:rsidR="00A42B81">
              <w:rPr>
                <w:rFonts w:asciiTheme="majorHAnsi" w:hAnsiTheme="majorHAnsi" w:cs="PMingLiU" w:hint="eastAsia"/>
                <w:lang w:eastAsia="zh-CN"/>
              </w:rPr>
              <w:t>Roma</w:t>
            </w:r>
            <w:r w:rsidR="00A42B81">
              <w:rPr>
                <w:rFonts w:asciiTheme="majorHAnsi" w:hAnsiTheme="majorHAnsi" w:cs="PMingLiU" w:hint="eastAsia"/>
                <w:lang w:eastAsia="zh-CN"/>
              </w:rPr>
              <w:t>路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青年旅社接</w:t>
            </w:r>
          </w:p>
        </w:tc>
      </w:tr>
    </w:tbl>
    <w:p w:rsidR="00C5112D" w:rsidRPr="002B2CD2" w:rsidRDefault="00C5112D" w:rsidP="00A55351">
      <w:pPr>
        <w:spacing w:after="0"/>
        <w:rPr>
          <w:rFonts w:asciiTheme="majorHAnsi" w:hAnsiTheme="majorHAnsi"/>
          <w:b/>
          <w:sz w:val="14"/>
          <w:szCs w:val="14"/>
          <w:lang w:eastAsia="zh-CN"/>
        </w:rPr>
      </w:pPr>
    </w:p>
    <w:p w:rsidR="003E67A9" w:rsidRPr="002B2CD2" w:rsidRDefault="003E67A9" w:rsidP="00A55351">
      <w:pPr>
        <w:spacing w:after="0"/>
        <w:rPr>
          <w:rFonts w:asciiTheme="majorHAnsi" w:hAnsiTheme="majorHAnsi"/>
          <w:b/>
          <w:sz w:val="14"/>
          <w:szCs w:val="14"/>
          <w:lang w:eastAsia="zh-CN"/>
        </w:rPr>
      </w:pPr>
    </w:p>
    <w:tbl>
      <w:tblPr>
        <w:tblStyle w:val="MediumShading1-Accent11"/>
        <w:tblW w:w="14142" w:type="dxa"/>
        <w:tblLook w:val="04A0" w:firstRow="1" w:lastRow="0" w:firstColumn="1" w:lastColumn="0" w:noHBand="0" w:noVBand="1"/>
      </w:tblPr>
      <w:tblGrid>
        <w:gridCol w:w="2518"/>
        <w:gridCol w:w="4961"/>
        <w:gridCol w:w="6663"/>
      </w:tblGrid>
      <w:tr w:rsidR="004771C4" w:rsidRPr="002B2CD2" w:rsidTr="00094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  <w:gridSpan w:val="3"/>
          </w:tcPr>
          <w:p w:rsidR="0009402C" w:rsidRPr="002B2CD2" w:rsidRDefault="00E67D56" w:rsidP="00A379E7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Sunday 2</w:t>
            </w:r>
            <w:r w:rsidR="00A379E7">
              <w:rPr>
                <w:rFonts w:asciiTheme="majorHAnsi" w:hAnsiTheme="majorHAnsi"/>
              </w:rPr>
              <w:t>6 July 2015</w:t>
            </w:r>
            <w:r w:rsidR="00CA4330">
              <w:rPr>
                <w:rFonts w:asciiTheme="majorHAnsi" w:hAnsiTheme="majorHAnsi" w:hint="eastAsia"/>
                <w:lang w:eastAsia="zh-CN"/>
              </w:rPr>
              <w:t xml:space="preserve">   </w:t>
            </w:r>
          </w:p>
        </w:tc>
      </w:tr>
      <w:tr w:rsidR="00E42B3B" w:rsidRPr="002B2CD2" w:rsidTr="009564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E42B3B" w:rsidRPr="002B2CD2" w:rsidRDefault="0009402C" w:rsidP="004771C4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>9:00 –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5:00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E42B3B" w:rsidRPr="002B2CD2" w:rsidRDefault="00E42B3B" w:rsidP="00477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 xml:space="preserve">Free Time 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DBE5F1" w:themeFill="accent1" w:themeFillTint="33"/>
          </w:tcPr>
          <w:p w:rsidR="0009402C" w:rsidRPr="002B2CD2" w:rsidRDefault="0009402C" w:rsidP="004771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09402C" w:rsidRPr="002B2CD2" w:rsidTr="009564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</w:tcBorders>
            <w:shd w:val="clear" w:color="auto" w:fill="DBE5F1" w:themeFill="accent1" w:themeFillTint="33"/>
          </w:tcPr>
          <w:p w:rsidR="0009402C" w:rsidRPr="002B2CD2" w:rsidRDefault="0009402C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</w:tcBorders>
            <w:shd w:val="clear" w:color="auto" w:fill="DBE5F1" w:themeFill="accent1" w:themeFillTint="33"/>
          </w:tcPr>
          <w:p w:rsidR="0009402C" w:rsidRPr="006F1B96" w:rsidRDefault="0009402C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自由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时间</w:t>
            </w:r>
          </w:p>
        </w:tc>
        <w:tc>
          <w:tcPr>
            <w:tcW w:w="6663" w:type="dxa"/>
            <w:tcBorders>
              <w:top w:val="nil"/>
            </w:tcBorders>
            <w:shd w:val="clear" w:color="auto" w:fill="DBE5F1" w:themeFill="accent1" w:themeFillTint="33"/>
          </w:tcPr>
          <w:p w:rsidR="0009402C" w:rsidRPr="006F1B96" w:rsidRDefault="0009402C" w:rsidP="004771C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</w:p>
        </w:tc>
      </w:tr>
    </w:tbl>
    <w:p w:rsidR="00F12676" w:rsidRPr="002B2CD2" w:rsidRDefault="00F12676" w:rsidP="00A34722">
      <w:pPr>
        <w:spacing w:after="0"/>
        <w:rPr>
          <w:rFonts w:asciiTheme="majorHAnsi" w:hAnsiTheme="majorHAnsi"/>
          <w:b/>
        </w:rPr>
      </w:pPr>
    </w:p>
    <w:p w:rsidR="00956427" w:rsidRPr="002B2CD2" w:rsidRDefault="00956427" w:rsidP="00956427">
      <w:pPr>
        <w:spacing w:after="0"/>
        <w:rPr>
          <w:rFonts w:asciiTheme="majorHAnsi" w:hAnsiTheme="majorHAnsi"/>
          <w:b/>
          <w:sz w:val="24"/>
          <w:lang w:eastAsia="zh-CN"/>
        </w:rPr>
      </w:pPr>
      <w:r w:rsidRPr="002B2CD2">
        <w:rPr>
          <w:rFonts w:asciiTheme="majorHAnsi" w:eastAsia="MS Mincho" w:hAnsiTheme="majorHAnsi" w:cs="MS Mincho"/>
          <w:b/>
          <w:sz w:val="24"/>
          <w:lang w:eastAsia="zh-CN"/>
        </w:rPr>
        <w:t>第二周</w:t>
      </w:r>
      <w:r w:rsidR="0058490E" w:rsidRPr="002B2CD2">
        <w:rPr>
          <w:rFonts w:asciiTheme="majorHAnsi" w:hAnsiTheme="majorHAnsi"/>
          <w:b/>
          <w:sz w:val="24"/>
        </w:rPr>
        <w:t>Week 2</w:t>
      </w:r>
    </w:p>
    <w:tbl>
      <w:tblPr>
        <w:tblStyle w:val="Style1"/>
        <w:tblW w:w="14142" w:type="dxa"/>
        <w:tblLook w:val="04A0" w:firstRow="1" w:lastRow="0" w:firstColumn="1" w:lastColumn="0" w:noHBand="0" w:noVBand="1"/>
      </w:tblPr>
      <w:tblGrid>
        <w:gridCol w:w="2518"/>
        <w:gridCol w:w="4961"/>
        <w:gridCol w:w="6663"/>
      </w:tblGrid>
      <w:tr w:rsidR="00800A36" w:rsidRPr="002B2CD2" w:rsidTr="009564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2" w:type="dxa"/>
            <w:gridSpan w:val="3"/>
          </w:tcPr>
          <w:p w:rsidR="00956427" w:rsidRPr="002B2CD2" w:rsidRDefault="00D36E5B" w:rsidP="00A379E7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Monday 2</w:t>
            </w:r>
            <w:r w:rsidR="00A379E7">
              <w:rPr>
                <w:rFonts w:asciiTheme="majorHAnsi" w:hAnsiTheme="majorHAnsi"/>
              </w:rPr>
              <w:t>7</w:t>
            </w:r>
            <w:r w:rsidR="002B2CD2">
              <w:rPr>
                <w:rFonts w:asciiTheme="majorHAnsi" w:hAnsiTheme="majorHAnsi"/>
              </w:rPr>
              <w:t xml:space="preserve"> July 201</w:t>
            </w:r>
            <w:r w:rsidR="00A379E7">
              <w:rPr>
                <w:rFonts w:asciiTheme="majorHAnsi" w:hAnsiTheme="majorHAnsi"/>
              </w:rPr>
              <w:t>5</w:t>
            </w:r>
            <w:r w:rsidR="00CA4330">
              <w:rPr>
                <w:rFonts w:asciiTheme="majorHAnsi" w:hAnsiTheme="majorHAnsi" w:hint="eastAsia"/>
                <w:lang w:eastAsia="zh-CN"/>
              </w:rPr>
              <w:t xml:space="preserve">  </w:t>
            </w:r>
          </w:p>
        </w:tc>
      </w:tr>
      <w:tr w:rsidR="0009402C" w:rsidRPr="002B2CD2" w:rsidTr="009564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09402C" w:rsidRPr="002B2CD2" w:rsidRDefault="0009402C" w:rsidP="00390333">
            <w:pPr>
              <w:rPr>
                <w:rFonts w:asciiTheme="majorHAnsi" w:hAnsiTheme="majorHAnsi" w:cs="Calibri"/>
              </w:rPr>
            </w:pPr>
            <w:r w:rsidRPr="002B2CD2">
              <w:rPr>
                <w:rFonts w:asciiTheme="majorHAnsi" w:eastAsia="MS Mincho" w:hAnsiTheme="majorHAnsi" w:cs="MS Mincho"/>
                <w:bCs w:val="0"/>
              </w:rPr>
              <w:t>上午</w:t>
            </w:r>
            <w:r w:rsidRPr="002B2CD2">
              <w:rPr>
                <w:rFonts w:asciiTheme="majorHAnsi" w:hAnsiTheme="majorHAnsi"/>
                <w:bCs w:val="0"/>
              </w:rPr>
              <w:t xml:space="preserve">9:00 – </w:t>
            </w:r>
            <w:r w:rsidRPr="002B2CD2">
              <w:rPr>
                <w:rFonts w:asciiTheme="majorHAnsi" w:eastAsia="MS Mincho" w:hAnsiTheme="majorHAnsi" w:cs="MS Mincho"/>
                <w:bCs w:val="0"/>
              </w:rPr>
              <w:t>上午</w:t>
            </w:r>
            <w:r w:rsidRPr="002B2CD2">
              <w:rPr>
                <w:rFonts w:asciiTheme="majorHAnsi" w:hAnsiTheme="majorHAnsi"/>
                <w:bCs w:val="0"/>
              </w:rPr>
              <w:t>10:00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09402C" w:rsidRPr="002B2CD2" w:rsidRDefault="0009402C" w:rsidP="00800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Calibri"/>
              </w:rPr>
            </w:pPr>
            <w:r w:rsidRPr="002B2CD2">
              <w:rPr>
                <w:rFonts w:asciiTheme="majorHAnsi" w:hAnsiTheme="majorHAnsi"/>
              </w:rPr>
              <w:t>Guest Lecture: Health and Hospital Finance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auto"/>
          </w:tcPr>
          <w:p w:rsidR="0009402C" w:rsidRPr="002B2CD2" w:rsidRDefault="0009402C" w:rsidP="00800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Calibri"/>
              </w:rPr>
            </w:pPr>
            <w:r w:rsidRPr="002B2CD2">
              <w:rPr>
                <w:rFonts w:asciiTheme="majorHAnsi" w:hAnsiTheme="majorHAnsi"/>
              </w:rPr>
              <w:t>Institute of Health and Biomedical Innovation</w:t>
            </w:r>
          </w:p>
        </w:tc>
      </w:tr>
      <w:tr w:rsidR="0009402C" w:rsidRPr="002B2CD2" w:rsidTr="009564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09402C" w:rsidRPr="002B2CD2" w:rsidRDefault="0009402C" w:rsidP="00390333">
            <w:pPr>
              <w:rPr>
                <w:rFonts w:asciiTheme="majorHAnsi" w:hAnsiTheme="majorHAnsi" w:cs="Calibr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09402C" w:rsidRPr="006F1B96" w:rsidRDefault="0009402C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客座教授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讲座：卫生及医院财政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09402C" w:rsidRPr="006F1B96" w:rsidRDefault="0009402C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健康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暨生物医学创新研究所</w:t>
            </w:r>
          </w:p>
        </w:tc>
      </w:tr>
      <w:tr w:rsidR="00956427" w:rsidRPr="002B2CD2" w:rsidTr="009564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390333">
            <w:pPr>
              <w:rPr>
                <w:rFonts w:asciiTheme="majorHAnsi" w:hAnsiTheme="majorHAnsi" w:cs="Calibri"/>
              </w:rPr>
            </w:pPr>
            <w:r w:rsidRPr="002B2CD2">
              <w:rPr>
                <w:rFonts w:asciiTheme="majorHAnsi" w:eastAsia="MS Mincho" w:hAnsiTheme="majorHAnsi" w:cs="MS Mincho"/>
                <w:bCs w:val="0"/>
              </w:rPr>
              <w:t>上午</w:t>
            </w:r>
            <w:r w:rsidRPr="002B2CD2">
              <w:rPr>
                <w:rFonts w:asciiTheme="majorHAnsi" w:hAnsiTheme="majorHAnsi"/>
                <w:bCs w:val="0"/>
              </w:rPr>
              <w:t xml:space="preserve">10:00 – </w:t>
            </w:r>
            <w:r w:rsidRPr="002B2CD2">
              <w:rPr>
                <w:rFonts w:asciiTheme="majorHAnsi" w:eastAsia="MS Mincho" w:hAnsiTheme="majorHAnsi" w:cs="MS Mincho"/>
                <w:bCs w:val="0"/>
              </w:rPr>
              <w:t>中午</w:t>
            </w:r>
            <w:r w:rsidRPr="002B2CD2">
              <w:rPr>
                <w:rFonts w:asciiTheme="majorHAnsi" w:hAnsiTheme="majorHAnsi"/>
                <w:bCs w:val="0"/>
              </w:rPr>
              <w:t>12:00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800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Calibri"/>
              </w:rPr>
            </w:pPr>
            <w:r w:rsidRPr="002B2CD2">
              <w:rPr>
                <w:rFonts w:asciiTheme="majorHAnsi" w:hAnsiTheme="majorHAnsi" w:cs="Calibri"/>
              </w:rPr>
              <w:t>Workshop: Understanding and comparing global health finance models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800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Calibri"/>
              </w:rPr>
            </w:pPr>
            <w:r w:rsidRPr="002B2CD2">
              <w:rPr>
                <w:rFonts w:asciiTheme="majorHAnsi" w:hAnsiTheme="majorHAnsi"/>
              </w:rPr>
              <w:t>Institute of Health and Biomedical Innovation</w:t>
            </w:r>
          </w:p>
        </w:tc>
      </w:tr>
      <w:tr w:rsidR="00956427" w:rsidRPr="002B2CD2" w:rsidTr="009564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956427" w:rsidRPr="002B2CD2" w:rsidRDefault="00956427" w:rsidP="00390333">
            <w:pPr>
              <w:rPr>
                <w:rFonts w:asciiTheme="majorHAnsi" w:hAnsiTheme="majorHAnsi" w:cs="Calibr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研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讨会：理解和比较全球卫生财政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模式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健康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暨生物医学创新研究所</w:t>
            </w:r>
          </w:p>
        </w:tc>
      </w:tr>
      <w:tr w:rsidR="00956427" w:rsidRPr="002B2CD2" w:rsidTr="009564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956427" w:rsidRPr="002B2CD2" w:rsidRDefault="00956427" w:rsidP="00390333">
            <w:pPr>
              <w:rPr>
                <w:rFonts w:asciiTheme="majorHAnsi" w:hAnsiTheme="majorHAnsi" w:cs="Calibri"/>
              </w:rPr>
            </w:pPr>
            <w:r w:rsidRPr="002B2CD2">
              <w:rPr>
                <w:rFonts w:asciiTheme="majorHAnsi" w:eastAsia="MS Mincho" w:hAnsiTheme="majorHAnsi" w:cs="MS Mincho"/>
                <w:bCs w:val="0"/>
                <w:lang w:eastAsia="zh-CN"/>
              </w:rPr>
              <w:t>中午</w:t>
            </w:r>
            <w:r w:rsidRPr="002B2CD2">
              <w:rPr>
                <w:rFonts w:asciiTheme="majorHAnsi" w:hAnsiTheme="majorHAnsi"/>
                <w:bCs w:val="0"/>
              </w:rPr>
              <w:t xml:space="preserve">12:00 – </w:t>
            </w:r>
            <w:r w:rsidRPr="002B2CD2">
              <w:rPr>
                <w:rFonts w:asciiTheme="majorHAnsi" w:eastAsia="MS Mincho" w:hAnsiTheme="majorHAnsi" w:cs="MS Mincho"/>
                <w:bCs w:val="0"/>
              </w:rPr>
              <w:t>下午</w:t>
            </w:r>
            <w:r w:rsidRPr="002B2CD2">
              <w:rPr>
                <w:rFonts w:asciiTheme="majorHAnsi" w:hAnsiTheme="majorHAnsi"/>
                <w:bCs w:val="0"/>
              </w:rPr>
              <w:t>1:00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956427" w:rsidRPr="006F1B96" w:rsidRDefault="00956427" w:rsidP="00800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Independent Lunch Break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auto"/>
          </w:tcPr>
          <w:p w:rsidR="00956427" w:rsidRPr="006F1B96" w:rsidRDefault="00956427" w:rsidP="00800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</w:p>
        </w:tc>
      </w:tr>
      <w:tr w:rsidR="00956427" w:rsidRPr="002B2CD2" w:rsidTr="009564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2B2CD2" w:rsidRDefault="00956427" w:rsidP="00390333">
            <w:pPr>
              <w:rPr>
                <w:rFonts w:asciiTheme="majorHAnsi" w:hAnsiTheme="majorHAnsi" w:cs="Calibr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6F1B96" w:rsidRDefault="00A42B81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>
              <w:rPr>
                <w:rFonts w:asciiTheme="majorHAnsi" w:eastAsia="PMingLiU" w:hAnsiTheme="majorHAnsi" w:cs="PMingLiU"/>
                <w:lang w:eastAsia="zh-CN"/>
              </w:rPr>
              <w:t>自由午餐时间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6F1B96" w:rsidRDefault="00956427" w:rsidP="00800A3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</w:p>
        </w:tc>
      </w:tr>
      <w:tr w:rsidR="00956427" w:rsidRPr="002B2CD2" w:rsidTr="009564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1:00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1:30 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391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Travel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800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From YHA Roma Street</w:t>
            </w:r>
          </w:p>
        </w:tc>
      </w:tr>
      <w:tr w:rsidR="00956427" w:rsidRPr="002B2CD2" w:rsidTr="009564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路上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</w:tcPr>
          <w:p w:rsidR="00956427" w:rsidRPr="006F1B96" w:rsidRDefault="00A42B81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>
              <w:rPr>
                <w:rFonts w:asciiTheme="majorHAnsi" w:eastAsia="PMingLiU" w:hAnsiTheme="majorHAnsi" w:cs="PMingLiU"/>
                <w:lang w:eastAsia="zh-CN"/>
              </w:rPr>
              <w:t>从布里斯班</w:t>
            </w:r>
            <w:r>
              <w:rPr>
                <w:rFonts w:asciiTheme="majorHAnsi" w:eastAsia="PMingLiU" w:hAnsiTheme="majorHAnsi" w:cs="PMingLiU"/>
                <w:lang w:eastAsia="zh-CN"/>
              </w:rPr>
              <w:t>Roma</w:t>
            </w:r>
            <w:r>
              <w:rPr>
                <w:rFonts w:asciiTheme="majorHAnsi" w:eastAsia="PMingLiU" w:hAnsiTheme="majorHAnsi" w:cs="PMingLiU"/>
                <w:lang w:eastAsia="zh-CN"/>
              </w:rPr>
              <w:t>路的城市青年旅社接</w:t>
            </w:r>
          </w:p>
        </w:tc>
      </w:tr>
      <w:tr w:rsidR="00956427" w:rsidRPr="002B2CD2" w:rsidTr="009564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1:30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3:30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956427" w:rsidRPr="002B2CD2" w:rsidRDefault="00956427" w:rsidP="00800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Site Visit: Family Planning Queensland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auto"/>
          </w:tcPr>
          <w:p w:rsidR="00956427" w:rsidRPr="002B2CD2" w:rsidRDefault="00956427" w:rsidP="00800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106 Alfred Street, Fortitude Valley</w:t>
            </w:r>
          </w:p>
        </w:tc>
      </w:tr>
      <w:tr w:rsidR="00956427" w:rsidRPr="002B2CD2" w:rsidTr="009564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2B2CD2">
              <w:rPr>
                <w:rFonts w:asciiTheme="majorHAnsi" w:eastAsia="PMingLiU" w:hAnsiTheme="majorHAnsi" w:cs="PMingLiU"/>
                <w:lang w:eastAsia="zh-CN"/>
              </w:rPr>
              <w:t>实地参观：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家庭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计划部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Fortitude Valley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区，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Alfred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街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106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号</w:t>
            </w:r>
          </w:p>
        </w:tc>
      </w:tr>
      <w:tr w:rsidR="00956427" w:rsidRPr="002B2CD2" w:rsidTr="009564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3:30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391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Travel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800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To QUT</w:t>
            </w:r>
          </w:p>
        </w:tc>
      </w:tr>
      <w:tr w:rsidR="00956427" w:rsidRPr="002B2CD2" w:rsidTr="009564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路上</w:t>
            </w:r>
          </w:p>
        </w:tc>
        <w:tc>
          <w:tcPr>
            <w:tcW w:w="6663" w:type="dxa"/>
            <w:tcBorders>
              <w:top w:val="nil"/>
              <w:bottom w:val="single" w:sz="8" w:space="0" w:color="7BA0CD" w:themeColor="accent1" w:themeTint="BF"/>
            </w:tcBorders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往昆士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</w:t>
            </w:r>
          </w:p>
        </w:tc>
      </w:tr>
      <w:tr w:rsidR="00956427" w:rsidRPr="002B2CD2" w:rsidTr="009564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956427" w:rsidRPr="002B2CD2" w:rsidRDefault="00956427" w:rsidP="00390333">
            <w:pPr>
              <w:rPr>
                <w:rFonts w:asciiTheme="majorHAnsi" w:hAnsiTheme="majorHAnsi" w:cs="Calibri"/>
              </w:rPr>
            </w:pPr>
            <w:r w:rsidRPr="002B2CD2">
              <w:rPr>
                <w:rFonts w:asciiTheme="majorHAnsi" w:eastAsia="MS Mincho" w:hAnsiTheme="majorHAnsi" w:cs="MS Mincho"/>
                <w:bCs w:val="0"/>
              </w:rPr>
              <w:t>下午</w:t>
            </w:r>
            <w:r w:rsidRPr="002B2CD2">
              <w:rPr>
                <w:rFonts w:asciiTheme="majorHAnsi" w:hAnsiTheme="majorHAnsi"/>
                <w:bCs w:val="0"/>
              </w:rPr>
              <w:t>4:00 –</w:t>
            </w:r>
            <w:r w:rsidRPr="002B2CD2">
              <w:rPr>
                <w:rFonts w:asciiTheme="majorHAnsi" w:eastAsia="MS Mincho" w:hAnsiTheme="majorHAnsi" w:cs="MS Mincho"/>
                <w:bCs w:val="0"/>
              </w:rPr>
              <w:t>下午</w:t>
            </w:r>
            <w:r w:rsidRPr="002B2CD2">
              <w:rPr>
                <w:rFonts w:asciiTheme="majorHAnsi" w:hAnsiTheme="majorHAnsi"/>
                <w:bCs w:val="0"/>
              </w:rPr>
              <w:t>5:00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956427" w:rsidRPr="002B2CD2" w:rsidRDefault="00956427" w:rsidP="00800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Calibri"/>
              </w:rPr>
            </w:pPr>
            <w:r w:rsidRPr="002B2CD2">
              <w:rPr>
                <w:rFonts w:asciiTheme="majorHAnsi" w:hAnsiTheme="majorHAnsi"/>
              </w:rPr>
              <w:t>Independent Personal Time to access QUT Internet</w:t>
            </w:r>
          </w:p>
        </w:tc>
        <w:tc>
          <w:tcPr>
            <w:tcW w:w="6663" w:type="dxa"/>
            <w:tcBorders>
              <w:bottom w:val="nil"/>
            </w:tcBorders>
            <w:shd w:val="clear" w:color="auto" w:fill="auto"/>
          </w:tcPr>
          <w:p w:rsidR="00956427" w:rsidRPr="002B2CD2" w:rsidRDefault="00956427" w:rsidP="00800A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Calibri"/>
              </w:rPr>
            </w:pPr>
            <w:r w:rsidRPr="002B2CD2">
              <w:rPr>
                <w:rFonts w:asciiTheme="majorHAnsi" w:hAnsiTheme="majorHAnsi"/>
              </w:rPr>
              <w:t>QUT Library or own laptops</w:t>
            </w:r>
          </w:p>
        </w:tc>
      </w:tr>
      <w:tr w:rsidR="00956427" w:rsidRPr="002B2CD2" w:rsidTr="009564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</w:tcBorders>
            <w:shd w:val="clear" w:color="auto" w:fill="auto"/>
          </w:tcPr>
          <w:p w:rsidR="00956427" w:rsidRPr="002B2CD2" w:rsidRDefault="00956427" w:rsidP="00390333">
            <w:pPr>
              <w:rPr>
                <w:rFonts w:asciiTheme="majorHAnsi" w:hAnsiTheme="majorHAnsi" w:cs="Calibri"/>
              </w:rPr>
            </w:pPr>
          </w:p>
        </w:tc>
        <w:tc>
          <w:tcPr>
            <w:tcW w:w="4961" w:type="dxa"/>
            <w:tcBorders>
              <w:top w:val="nil"/>
            </w:tcBorders>
            <w:shd w:val="clear" w:color="auto" w:fill="auto"/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自由上网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时间</w:t>
            </w:r>
          </w:p>
        </w:tc>
        <w:tc>
          <w:tcPr>
            <w:tcW w:w="6663" w:type="dxa"/>
            <w:tcBorders>
              <w:top w:val="nil"/>
            </w:tcBorders>
            <w:shd w:val="clear" w:color="auto" w:fill="auto"/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兰科技大学图书馆或使用自备电脑</w:t>
            </w:r>
          </w:p>
        </w:tc>
      </w:tr>
    </w:tbl>
    <w:p w:rsidR="00800A36" w:rsidRPr="002B2CD2" w:rsidRDefault="00C55002" w:rsidP="00A34722">
      <w:pPr>
        <w:spacing w:after="0"/>
        <w:rPr>
          <w:rFonts w:asciiTheme="majorHAnsi" w:hAnsiTheme="majorHAnsi"/>
          <w:b/>
          <w:sz w:val="4"/>
          <w:szCs w:val="4"/>
          <w:lang w:eastAsia="zh-CN"/>
        </w:rPr>
      </w:pPr>
      <w:r w:rsidRPr="002B2CD2">
        <w:rPr>
          <w:rFonts w:asciiTheme="majorHAnsi" w:hAnsiTheme="majorHAnsi"/>
          <w:b/>
          <w:lang w:eastAsia="zh-CN"/>
        </w:rPr>
        <w:br/>
      </w:r>
    </w:p>
    <w:tbl>
      <w:tblPr>
        <w:tblStyle w:val="Style1"/>
        <w:tblW w:w="14000" w:type="dxa"/>
        <w:tblLook w:val="04A0" w:firstRow="1" w:lastRow="0" w:firstColumn="1" w:lastColumn="0" w:noHBand="0" w:noVBand="1"/>
      </w:tblPr>
      <w:tblGrid>
        <w:gridCol w:w="2518"/>
        <w:gridCol w:w="4961"/>
        <w:gridCol w:w="6521"/>
      </w:tblGrid>
      <w:tr w:rsidR="0058490E" w:rsidRPr="002B2CD2" w:rsidTr="009564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0" w:type="dxa"/>
            <w:gridSpan w:val="3"/>
          </w:tcPr>
          <w:p w:rsidR="00956427" w:rsidRPr="002B2CD2" w:rsidRDefault="002B2CD2" w:rsidP="00A379E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Tuesday 2</w:t>
            </w:r>
            <w:r w:rsidR="00A379E7">
              <w:rPr>
                <w:rFonts w:asciiTheme="majorHAnsi" w:hAnsiTheme="majorHAnsi"/>
              </w:rPr>
              <w:t xml:space="preserve">8 July 2015 </w:t>
            </w:r>
          </w:p>
        </w:tc>
      </w:tr>
      <w:tr w:rsidR="00E42B3B" w:rsidRPr="002B2CD2" w:rsidTr="009564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E42B3B" w:rsidRPr="002B2CD2" w:rsidRDefault="00956427" w:rsidP="004847F2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8:00 – </w:t>
            </w: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>9:00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E42B3B" w:rsidRPr="002B2CD2" w:rsidRDefault="00E42B3B" w:rsidP="00391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Travel</w:t>
            </w:r>
          </w:p>
        </w:tc>
        <w:tc>
          <w:tcPr>
            <w:tcW w:w="6521" w:type="dxa"/>
            <w:tcBorders>
              <w:bottom w:val="nil"/>
            </w:tcBorders>
            <w:shd w:val="clear" w:color="auto" w:fill="auto"/>
          </w:tcPr>
          <w:p w:rsidR="00E42B3B" w:rsidRPr="002B2CD2" w:rsidRDefault="00E42B3B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From YHA Roma Street</w:t>
            </w:r>
          </w:p>
        </w:tc>
      </w:tr>
      <w:tr w:rsidR="00956427" w:rsidRPr="002B2CD2" w:rsidTr="009564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2B2CD2">
              <w:rPr>
                <w:rFonts w:asciiTheme="majorHAnsi" w:eastAsia="PMingLiU" w:hAnsiTheme="majorHAnsi" w:cs="PMingLiU"/>
                <w:lang w:eastAsia="zh-CN"/>
              </w:rPr>
              <w:t>车上</w:t>
            </w:r>
          </w:p>
        </w:tc>
        <w:tc>
          <w:tcPr>
            <w:tcW w:w="652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6F1B96" w:rsidRDefault="00A42B81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>
              <w:rPr>
                <w:rFonts w:asciiTheme="majorHAnsi" w:eastAsia="PMingLiU" w:hAnsiTheme="majorHAnsi" w:cs="PMingLiU"/>
                <w:lang w:eastAsia="zh-CN"/>
              </w:rPr>
              <w:t>从布里斯班</w:t>
            </w:r>
            <w:r>
              <w:rPr>
                <w:rFonts w:asciiTheme="majorHAnsi" w:eastAsia="PMingLiU" w:hAnsiTheme="majorHAnsi" w:cs="PMingLiU"/>
                <w:lang w:eastAsia="zh-CN"/>
              </w:rPr>
              <w:t>Roma</w:t>
            </w:r>
            <w:r>
              <w:rPr>
                <w:rFonts w:asciiTheme="majorHAnsi" w:eastAsia="PMingLiU" w:hAnsiTheme="majorHAnsi" w:cs="PMingLiU"/>
                <w:lang w:eastAsia="zh-CN"/>
              </w:rPr>
              <w:t>路的城市青年旅社接</w:t>
            </w:r>
          </w:p>
        </w:tc>
      </w:tr>
      <w:tr w:rsidR="00956427" w:rsidRPr="002B2CD2" w:rsidTr="009564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9:00 – </w:t>
            </w: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11:10 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9364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Tyack Health Clinic</w:t>
            </w:r>
          </w:p>
        </w:tc>
        <w:tc>
          <w:tcPr>
            <w:tcW w:w="6521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9124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color w:val="FF0000"/>
              </w:rPr>
            </w:pPr>
            <w:r w:rsidRPr="002B2CD2">
              <w:rPr>
                <w:rFonts w:asciiTheme="majorHAnsi" w:hAnsiTheme="majorHAnsi"/>
              </w:rPr>
              <w:t>148 Radford Road, Manly West</w:t>
            </w:r>
          </w:p>
        </w:tc>
      </w:tr>
      <w:tr w:rsidR="00956427" w:rsidRPr="002B2CD2" w:rsidTr="009564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Tyack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健康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诊所</w:t>
            </w:r>
          </w:p>
        </w:tc>
        <w:tc>
          <w:tcPr>
            <w:tcW w:w="6521" w:type="dxa"/>
            <w:tcBorders>
              <w:top w:val="nil"/>
              <w:bottom w:val="single" w:sz="8" w:space="0" w:color="7BA0CD" w:themeColor="accent1" w:themeTint="BF"/>
            </w:tcBorders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Manly West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区，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Radford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路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148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号</w:t>
            </w:r>
          </w:p>
        </w:tc>
      </w:tr>
      <w:tr w:rsidR="00956427" w:rsidRPr="002B2CD2" w:rsidTr="009564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11:10 – </w:t>
            </w:r>
            <w:r w:rsidRPr="002B2CD2">
              <w:rPr>
                <w:rFonts w:asciiTheme="majorHAnsi" w:eastAsia="MS Mincho" w:hAnsiTheme="majorHAnsi" w:cs="MS Mincho"/>
              </w:rPr>
              <w:t>中午</w:t>
            </w:r>
            <w:r w:rsidRPr="002B2CD2">
              <w:rPr>
                <w:rFonts w:asciiTheme="majorHAnsi" w:hAnsiTheme="majorHAnsi"/>
              </w:rPr>
              <w:t>12:00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956427" w:rsidRPr="002B2CD2" w:rsidRDefault="00956427" w:rsidP="00391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Travel</w:t>
            </w:r>
          </w:p>
        </w:tc>
        <w:tc>
          <w:tcPr>
            <w:tcW w:w="6521" w:type="dxa"/>
            <w:tcBorders>
              <w:bottom w:val="nil"/>
            </w:tcBorders>
            <w:shd w:val="clear" w:color="auto" w:fill="auto"/>
          </w:tcPr>
          <w:p w:rsidR="00956427" w:rsidRPr="002B2CD2" w:rsidRDefault="00956427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To QUT</w:t>
            </w:r>
          </w:p>
        </w:tc>
      </w:tr>
      <w:tr w:rsidR="00956427" w:rsidRPr="002B2CD2" w:rsidTr="009564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2B2CD2">
              <w:rPr>
                <w:rFonts w:asciiTheme="majorHAnsi" w:eastAsia="PMingLiU" w:hAnsiTheme="majorHAnsi" w:cs="PMingLiU"/>
                <w:lang w:eastAsia="zh-CN"/>
              </w:rPr>
              <w:t>车上</w:t>
            </w:r>
          </w:p>
        </w:tc>
        <w:tc>
          <w:tcPr>
            <w:tcW w:w="652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往昆士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</w:t>
            </w:r>
          </w:p>
        </w:tc>
      </w:tr>
      <w:tr w:rsidR="00956427" w:rsidRPr="002B2CD2" w:rsidTr="009564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lastRenderedPageBreak/>
              <w:t>中午</w:t>
            </w:r>
            <w:r w:rsidRPr="002B2CD2">
              <w:rPr>
                <w:rFonts w:asciiTheme="majorHAnsi" w:hAnsiTheme="majorHAnsi"/>
              </w:rPr>
              <w:t xml:space="preserve">12:00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1:00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Lunch Break</w:t>
            </w:r>
          </w:p>
        </w:tc>
        <w:tc>
          <w:tcPr>
            <w:tcW w:w="6521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956427" w:rsidRPr="002B2CD2" w:rsidTr="009564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956427" w:rsidRPr="006F1B96" w:rsidRDefault="00A42B81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>
              <w:rPr>
                <w:rFonts w:asciiTheme="majorHAnsi" w:eastAsia="PMingLiU" w:hAnsiTheme="majorHAnsi" w:cs="PMingLiU"/>
                <w:lang w:eastAsia="zh-CN"/>
              </w:rPr>
              <w:t>自由午餐时间</w:t>
            </w:r>
          </w:p>
        </w:tc>
        <w:tc>
          <w:tcPr>
            <w:tcW w:w="6521" w:type="dxa"/>
            <w:tcBorders>
              <w:top w:val="nil"/>
              <w:bottom w:val="single" w:sz="8" w:space="0" w:color="7BA0CD" w:themeColor="accent1" w:themeTint="BF"/>
            </w:tcBorders>
          </w:tcPr>
          <w:p w:rsidR="00956427" w:rsidRPr="006F1B96" w:rsidRDefault="00956427" w:rsidP="0058490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</w:p>
        </w:tc>
      </w:tr>
      <w:tr w:rsidR="00956427" w:rsidRPr="002B2CD2" w:rsidTr="009564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1:00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956427" w:rsidRPr="002B2CD2" w:rsidRDefault="00956427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Sun Safety and the AusSun Research Lab</w:t>
            </w:r>
          </w:p>
        </w:tc>
        <w:tc>
          <w:tcPr>
            <w:tcW w:w="6521" w:type="dxa"/>
            <w:tcBorders>
              <w:bottom w:val="nil"/>
            </w:tcBorders>
            <w:shd w:val="clear" w:color="auto" w:fill="auto"/>
          </w:tcPr>
          <w:p w:rsidR="00956427" w:rsidRPr="002B2CD2" w:rsidRDefault="00956427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Institute of Health and Biomedical Innovation</w:t>
            </w:r>
          </w:p>
        </w:tc>
      </w:tr>
      <w:tr w:rsidR="00956427" w:rsidRPr="002B2CD2" w:rsidTr="009564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阳光安全及</w:t>
            </w:r>
            <w:bookmarkStart w:id="4" w:name="OLE_LINK11"/>
            <w:bookmarkStart w:id="5" w:name="OLE_LINK12"/>
            <w:r w:rsidRPr="006F1B96">
              <w:rPr>
                <w:rFonts w:asciiTheme="majorHAnsi" w:eastAsia="PMingLiU" w:hAnsiTheme="majorHAnsi" w:cs="PMingLiU"/>
                <w:lang w:eastAsia="zh-CN"/>
              </w:rPr>
              <w:t>澳大利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亚阳光研究实验室</w:t>
            </w:r>
            <w:bookmarkEnd w:id="4"/>
            <w:bookmarkEnd w:id="5"/>
          </w:p>
        </w:tc>
        <w:tc>
          <w:tcPr>
            <w:tcW w:w="652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健康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暨生物医学创新研究所</w:t>
            </w:r>
          </w:p>
        </w:tc>
      </w:tr>
      <w:tr w:rsidR="00956427" w:rsidRPr="002B2CD2" w:rsidTr="009564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 –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5:00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Personal Time to access QUT Internet</w:t>
            </w:r>
          </w:p>
        </w:tc>
        <w:tc>
          <w:tcPr>
            <w:tcW w:w="6521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QUT Library or own laptops</w:t>
            </w:r>
          </w:p>
        </w:tc>
      </w:tr>
      <w:tr w:rsidR="00956427" w:rsidRPr="002B2CD2" w:rsidTr="009564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</w:tcBorders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自由上网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时间</w:t>
            </w:r>
          </w:p>
        </w:tc>
        <w:tc>
          <w:tcPr>
            <w:tcW w:w="6521" w:type="dxa"/>
            <w:tcBorders>
              <w:top w:val="nil"/>
            </w:tcBorders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兰科技大学图书馆或使用自备电脑</w:t>
            </w:r>
          </w:p>
        </w:tc>
      </w:tr>
    </w:tbl>
    <w:p w:rsidR="00F12676" w:rsidRPr="002B2CD2" w:rsidRDefault="00F12676">
      <w:pPr>
        <w:rPr>
          <w:rFonts w:asciiTheme="majorHAnsi" w:hAnsiTheme="majorHAnsi"/>
          <w:sz w:val="4"/>
          <w:szCs w:val="4"/>
          <w:lang w:eastAsia="zh-CN"/>
        </w:rPr>
      </w:pPr>
    </w:p>
    <w:tbl>
      <w:tblPr>
        <w:tblStyle w:val="Style1"/>
        <w:tblW w:w="14000" w:type="dxa"/>
        <w:tblLook w:val="04A0" w:firstRow="1" w:lastRow="0" w:firstColumn="1" w:lastColumn="0" w:noHBand="0" w:noVBand="1"/>
      </w:tblPr>
      <w:tblGrid>
        <w:gridCol w:w="2518"/>
        <w:gridCol w:w="4961"/>
        <w:gridCol w:w="6521"/>
      </w:tblGrid>
      <w:tr w:rsidR="0058490E" w:rsidRPr="002B2CD2" w:rsidTr="009564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0" w:type="dxa"/>
            <w:gridSpan w:val="3"/>
          </w:tcPr>
          <w:p w:rsidR="00956427" w:rsidRPr="002B2CD2" w:rsidRDefault="00A379E7" w:rsidP="00A379E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Wednesday 29</w:t>
            </w:r>
            <w:r w:rsidR="002B2CD2">
              <w:rPr>
                <w:rFonts w:asciiTheme="majorHAnsi" w:hAnsiTheme="majorHAnsi"/>
              </w:rPr>
              <w:t xml:space="preserve"> July 201</w:t>
            </w:r>
            <w:r>
              <w:rPr>
                <w:rFonts w:asciiTheme="majorHAnsi" w:hAnsiTheme="majorHAnsi"/>
              </w:rPr>
              <w:t>5</w:t>
            </w:r>
            <w:r w:rsidR="00CA4330">
              <w:rPr>
                <w:rFonts w:asciiTheme="majorHAnsi" w:hAnsiTheme="majorHAnsi" w:hint="eastAsia"/>
                <w:lang w:eastAsia="zh-CN"/>
              </w:rPr>
              <w:t xml:space="preserve">  </w:t>
            </w:r>
          </w:p>
        </w:tc>
      </w:tr>
      <w:tr w:rsidR="00956427" w:rsidRPr="002B2CD2" w:rsidTr="009564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8:15 – </w:t>
            </w: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>9:00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956427" w:rsidRPr="002B2CD2" w:rsidRDefault="00956427" w:rsidP="00391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Travel</w:t>
            </w:r>
          </w:p>
        </w:tc>
        <w:tc>
          <w:tcPr>
            <w:tcW w:w="6521" w:type="dxa"/>
            <w:tcBorders>
              <w:bottom w:val="nil"/>
            </w:tcBorders>
            <w:shd w:val="clear" w:color="auto" w:fill="auto"/>
          </w:tcPr>
          <w:p w:rsidR="00956427" w:rsidRPr="002B2CD2" w:rsidRDefault="00956427" w:rsidP="00D10D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From YHA Brisbane</w:t>
            </w:r>
          </w:p>
        </w:tc>
      </w:tr>
      <w:tr w:rsidR="00956427" w:rsidRPr="002B2CD2" w:rsidTr="009564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2B2CD2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 w:rsidRPr="002B2CD2">
              <w:rPr>
                <w:rFonts w:asciiTheme="majorHAnsi" w:eastAsia="MS Mincho" w:hAnsiTheme="majorHAnsi" w:cs="MS Mincho"/>
                <w:lang w:eastAsia="zh-CN"/>
              </w:rPr>
              <w:t>路上</w:t>
            </w:r>
          </w:p>
        </w:tc>
        <w:tc>
          <w:tcPr>
            <w:tcW w:w="652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2B2CD2" w:rsidRDefault="00A42B81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>
              <w:rPr>
                <w:rFonts w:asciiTheme="majorHAnsi" w:eastAsia="MS Mincho" w:hAnsiTheme="majorHAnsi" w:cs="MS Mincho"/>
                <w:lang w:eastAsia="zh-CN"/>
              </w:rPr>
              <w:t>从布里斯班</w:t>
            </w:r>
            <w:r>
              <w:rPr>
                <w:rFonts w:asciiTheme="majorHAnsi" w:eastAsia="MS Mincho" w:hAnsiTheme="majorHAnsi" w:cs="MS Mincho"/>
                <w:lang w:eastAsia="zh-CN"/>
              </w:rPr>
              <w:t>Roma</w:t>
            </w:r>
            <w:r>
              <w:rPr>
                <w:rFonts w:asciiTheme="majorHAnsi" w:eastAsia="MS Mincho" w:hAnsiTheme="majorHAnsi" w:cs="MS Mincho"/>
                <w:lang w:eastAsia="zh-CN"/>
              </w:rPr>
              <w:t>路的城市青年旅社接</w:t>
            </w:r>
          </w:p>
        </w:tc>
      </w:tr>
      <w:tr w:rsidR="00956427" w:rsidRPr="002B2CD2" w:rsidTr="009564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D10DF1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9:00 – </w:t>
            </w: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="002B2CD2" w:rsidRPr="002B2CD2">
              <w:rPr>
                <w:rFonts w:asciiTheme="majorHAnsi" w:hAnsiTheme="majorHAnsi"/>
              </w:rPr>
              <w:t>11:0</w:t>
            </w:r>
            <w:r w:rsidRPr="002B2CD2">
              <w:rPr>
                <w:rFonts w:asciiTheme="majorHAnsi" w:hAnsiTheme="majorHAnsi"/>
              </w:rPr>
              <w:t>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D10D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Field Visit: Chlamydia Research at Lone Pine Koala Sanctuary</w:t>
            </w:r>
          </w:p>
        </w:tc>
        <w:tc>
          <w:tcPr>
            <w:tcW w:w="6521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D10D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708 Jesmond Road, Fig Tree Pocket</w:t>
            </w:r>
          </w:p>
        </w:tc>
      </w:tr>
      <w:tr w:rsidR="00956427" w:rsidRPr="002B2CD2" w:rsidTr="009564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2B2CD2">
              <w:rPr>
                <w:rFonts w:asciiTheme="majorHAnsi" w:eastAsia="PMingLiU" w:hAnsiTheme="majorHAnsi" w:cs="PMingLiU"/>
                <w:lang w:eastAsia="zh-CN"/>
              </w:rPr>
              <w:t>实地参观：</w:t>
            </w:r>
            <w:bookmarkStart w:id="6" w:name="OLE_LINK9"/>
            <w:bookmarkStart w:id="7" w:name="OLE_LINK10"/>
            <w:r w:rsidRPr="006F1B96">
              <w:rPr>
                <w:rFonts w:asciiTheme="majorHAnsi" w:eastAsia="PMingLiU" w:hAnsiTheme="majorHAnsi" w:cs="PMingLiU"/>
                <w:lang w:eastAsia="zh-CN"/>
              </w:rPr>
              <w:t>Lone Pine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考拉避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难所</w:t>
            </w:r>
            <w:bookmarkEnd w:id="6"/>
            <w:bookmarkEnd w:id="7"/>
            <w:r w:rsidRPr="002B2CD2">
              <w:rPr>
                <w:rFonts w:asciiTheme="majorHAnsi" w:eastAsia="PMingLiU" w:hAnsiTheme="majorHAnsi" w:cs="PMingLiU"/>
                <w:lang w:eastAsia="zh-CN"/>
              </w:rPr>
              <w:t>的衣原体研究</w:t>
            </w:r>
          </w:p>
        </w:tc>
        <w:tc>
          <w:tcPr>
            <w:tcW w:w="6521" w:type="dxa"/>
            <w:tcBorders>
              <w:top w:val="nil"/>
              <w:bottom w:val="single" w:sz="8" w:space="0" w:color="7BA0CD" w:themeColor="accent1" w:themeTint="BF"/>
            </w:tcBorders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Fig Tree Pocket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区，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Jesmond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路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708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号</w:t>
            </w:r>
          </w:p>
        </w:tc>
      </w:tr>
      <w:tr w:rsidR="00956427" w:rsidRPr="002B2CD2" w:rsidTr="009564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="002B2CD2" w:rsidRPr="002B2CD2">
              <w:rPr>
                <w:rFonts w:asciiTheme="majorHAnsi" w:hAnsiTheme="majorHAnsi"/>
              </w:rPr>
              <w:t>11:0</w:t>
            </w:r>
            <w:r w:rsidRPr="002B2CD2">
              <w:rPr>
                <w:rFonts w:asciiTheme="majorHAnsi" w:hAnsiTheme="majorHAnsi"/>
              </w:rPr>
              <w:t xml:space="preserve">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2:30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956427" w:rsidRPr="002B2CD2" w:rsidRDefault="00956427" w:rsidP="00D10D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Tour: Lone Pine Koala Sanctuary (including lunch)</w:t>
            </w:r>
          </w:p>
        </w:tc>
        <w:tc>
          <w:tcPr>
            <w:tcW w:w="6521" w:type="dxa"/>
            <w:tcBorders>
              <w:bottom w:val="nil"/>
            </w:tcBorders>
            <w:shd w:val="clear" w:color="auto" w:fill="auto"/>
          </w:tcPr>
          <w:p w:rsidR="00956427" w:rsidRPr="002B2CD2" w:rsidRDefault="00956427" w:rsidP="00D10D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708 Jesmond Road, Fig Tree Pocket</w:t>
            </w:r>
          </w:p>
        </w:tc>
      </w:tr>
      <w:tr w:rsidR="00956427" w:rsidRPr="002B2CD2" w:rsidTr="009564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参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观：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Lone Pine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考拉避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难所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 xml:space="preserve"> (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包括午餐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)</w:t>
            </w:r>
          </w:p>
        </w:tc>
        <w:tc>
          <w:tcPr>
            <w:tcW w:w="652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Fig Tree Pocket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区，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Jesmond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路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708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号</w:t>
            </w:r>
          </w:p>
        </w:tc>
      </w:tr>
      <w:tr w:rsidR="00956427" w:rsidRPr="002B2CD2" w:rsidTr="009564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2:30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3:00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391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Travel</w:t>
            </w:r>
          </w:p>
        </w:tc>
        <w:tc>
          <w:tcPr>
            <w:tcW w:w="6521" w:type="dxa"/>
            <w:tcBorders>
              <w:bottom w:val="nil"/>
            </w:tcBorders>
            <w:shd w:val="clear" w:color="auto" w:fill="DBE5F1" w:themeFill="accent1" w:themeFillTint="33"/>
          </w:tcPr>
          <w:p w:rsidR="00956427" w:rsidRPr="002B2CD2" w:rsidRDefault="00956427" w:rsidP="00D10D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To QUT</w:t>
            </w:r>
          </w:p>
        </w:tc>
      </w:tr>
      <w:tr w:rsidR="00956427" w:rsidRPr="002B2CD2" w:rsidTr="009564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路上</w:t>
            </w:r>
          </w:p>
        </w:tc>
        <w:tc>
          <w:tcPr>
            <w:tcW w:w="6521" w:type="dxa"/>
            <w:tcBorders>
              <w:top w:val="nil"/>
              <w:bottom w:val="single" w:sz="8" w:space="0" w:color="7BA0CD" w:themeColor="accent1" w:themeTint="BF"/>
            </w:tcBorders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往昆士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</w:t>
            </w:r>
          </w:p>
        </w:tc>
      </w:tr>
      <w:tr w:rsidR="00956427" w:rsidRPr="002B2CD2" w:rsidTr="009564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3:00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956427" w:rsidRPr="002B2CD2" w:rsidRDefault="00956427" w:rsidP="00D10D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Program Review and Contextualisation</w:t>
            </w:r>
          </w:p>
        </w:tc>
        <w:tc>
          <w:tcPr>
            <w:tcW w:w="6521" w:type="dxa"/>
            <w:tcBorders>
              <w:bottom w:val="nil"/>
            </w:tcBorders>
            <w:shd w:val="clear" w:color="auto" w:fill="auto"/>
          </w:tcPr>
          <w:p w:rsidR="00956427" w:rsidRPr="002B2CD2" w:rsidRDefault="00956427" w:rsidP="00D10D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Institute of Health and Biomedical Innovation</w:t>
            </w:r>
          </w:p>
        </w:tc>
      </w:tr>
      <w:tr w:rsidR="00956427" w:rsidRPr="002B2CD2" w:rsidTr="003903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2B2CD2" w:rsidRDefault="00956427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2B2CD2">
              <w:rPr>
                <w:rFonts w:asciiTheme="majorHAnsi" w:eastAsia="PMingLiU" w:hAnsiTheme="majorHAnsi" w:cs="PMingLiU"/>
                <w:lang w:eastAsia="zh-CN"/>
              </w:rPr>
              <w:t>项目回顾及情境应用</w:t>
            </w:r>
          </w:p>
        </w:tc>
        <w:tc>
          <w:tcPr>
            <w:tcW w:w="652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956427" w:rsidRPr="006F1B96" w:rsidRDefault="00956427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健康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暨生物医学创新研究所</w:t>
            </w:r>
          </w:p>
        </w:tc>
      </w:tr>
    </w:tbl>
    <w:p w:rsidR="003E67A9" w:rsidRDefault="003E67A9" w:rsidP="001E57A6">
      <w:pPr>
        <w:spacing w:after="0"/>
        <w:rPr>
          <w:rFonts w:asciiTheme="majorHAnsi" w:hAnsiTheme="majorHAnsi"/>
          <w:sz w:val="4"/>
          <w:szCs w:val="4"/>
          <w:lang w:eastAsia="zh-CN"/>
        </w:rPr>
      </w:pPr>
    </w:p>
    <w:p w:rsidR="00A379E7" w:rsidRDefault="00A379E7" w:rsidP="001E57A6">
      <w:pPr>
        <w:spacing w:after="0"/>
        <w:rPr>
          <w:rFonts w:asciiTheme="majorHAnsi" w:hAnsiTheme="majorHAnsi"/>
          <w:sz w:val="4"/>
          <w:szCs w:val="4"/>
          <w:lang w:eastAsia="zh-CN"/>
        </w:rPr>
      </w:pPr>
    </w:p>
    <w:p w:rsidR="00A379E7" w:rsidRDefault="00A379E7" w:rsidP="001E57A6">
      <w:pPr>
        <w:spacing w:after="0"/>
        <w:rPr>
          <w:rFonts w:asciiTheme="majorHAnsi" w:hAnsiTheme="majorHAnsi"/>
          <w:sz w:val="4"/>
          <w:szCs w:val="4"/>
          <w:lang w:eastAsia="zh-CN"/>
        </w:rPr>
      </w:pPr>
    </w:p>
    <w:p w:rsidR="00A379E7" w:rsidRDefault="00A379E7" w:rsidP="001E57A6">
      <w:pPr>
        <w:spacing w:after="0"/>
        <w:rPr>
          <w:rFonts w:asciiTheme="majorHAnsi" w:hAnsiTheme="majorHAnsi"/>
          <w:sz w:val="4"/>
          <w:szCs w:val="4"/>
          <w:lang w:eastAsia="zh-CN"/>
        </w:rPr>
      </w:pPr>
    </w:p>
    <w:p w:rsidR="00A379E7" w:rsidRPr="002B2CD2" w:rsidRDefault="00A379E7" w:rsidP="001E57A6">
      <w:pPr>
        <w:spacing w:after="0"/>
        <w:rPr>
          <w:rFonts w:asciiTheme="majorHAnsi" w:hAnsiTheme="majorHAnsi"/>
          <w:sz w:val="4"/>
          <w:szCs w:val="4"/>
          <w:lang w:eastAsia="zh-CN"/>
        </w:rPr>
      </w:pPr>
    </w:p>
    <w:tbl>
      <w:tblPr>
        <w:tblStyle w:val="Style1"/>
        <w:tblW w:w="14000" w:type="dxa"/>
        <w:tblLook w:val="04A0" w:firstRow="1" w:lastRow="0" w:firstColumn="1" w:lastColumn="0" w:noHBand="0" w:noVBand="1"/>
      </w:tblPr>
      <w:tblGrid>
        <w:gridCol w:w="2518"/>
        <w:gridCol w:w="4961"/>
        <w:gridCol w:w="3544"/>
        <w:gridCol w:w="2977"/>
      </w:tblGrid>
      <w:tr w:rsidR="0058490E" w:rsidRPr="002B2CD2" w:rsidTr="003903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0" w:type="dxa"/>
            <w:gridSpan w:val="4"/>
          </w:tcPr>
          <w:p w:rsidR="00390333" w:rsidRPr="002B2CD2" w:rsidRDefault="005306C6" w:rsidP="00A379E7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Thursday</w:t>
            </w:r>
            <w:r w:rsidR="0058490E" w:rsidRPr="002B2CD2">
              <w:rPr>
                <w:rFonts w:asciiTheme="majorHAnsi" w:hAnsiTheme="majorHAnsi"/>
              </w:rPr>
              <w:t xml:space="preserve"> </w:t>
            </w:r>
            <w:r w:rsidR="002B2CD2">
              <w:rPr>
                <w:rFonts w:asciiTheme="majorHAnsi" w:hAnsiTheme="majorHAnsi"/>
              </w:rPr>
              <w:t>3</w:t>
            </w:r>
            <w:r w:rsidR="00A379E7">
              <w:rPr>
                <w:rFonts w:asciiTheme="majorHAnsi" w:hAnsiTheme="majorHAnsi"/>
              </w:rPr>
              <w:t>0</w:t>
            </w:r>
            <w:r w:rsidR="00F31CBE" w:rsidRPr="002B2CD2">
              <w:rPr>
                <w:rFonts w:asciiTheme="majorHAnsi" w:hAnsiTheme="majorHAnsi"/>
              </w:rPr>
              <w:t xml:space="preserve"> </w:t>
            </w:r>
            <w:r w:rsidR="002B2CD2">
              <w:rPr>
                <w:rFonts w:asciiTheme="majorHAnsi" w:hAnsiTheme="majorHAnsi"/>
              </w:rPr>
              <w:t>July 201</w:t>
            </w:r>
            <w:r w:rsidR="00A379E7">
              <w:rPr>
                <w:rFonts w:asciiTheme="majorHAnsi" w:hAnsiTheme="majorHAnsi"/>
              </w:rPr>
              <w:t>5</w:t>
            </w:r>
            <w:r w:rsidR="00CA4330">
              <w:rPr>
                <w:rFonts w:asciiTheme="majorHAnsi" w:hAnsiTheme="majorHAnsi" w:hint="eastAsia"/>
                <w:lang w:eastAsia="zh-CN"/>
              </w:rPr>
              <w:t xml:space="preserve">   </w:t>
            </w:r>
          </w:p>
        </w:tc>
      </w:tr>
      <w:tr w:rsidR="00390333" w:rsidRPr="002B2CD2" w:rsidTr="003903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9:00 – </w:t>
            </w: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>11:10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390333" w:rsidRPr="002B2CD2" w:rsidRDefault="00390333" w:rsidP="009364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color w:val="FF0000"/>
              </w:rPr>
            </w:pPr>
            <w:r w:rsidRPr="002B2CD2">
              <w:rPr>
                <w:rFonts w:asciiTheme="majorHAnsi" w:hAnsiTheme="majorHAnsi"/>
              </w:rPr>
              <w:t>Program Review and Contextualisation</w:t>
            </w:r>
          </w:p>
        </w:tc>
        <w:tc>
          <w:tcPr>
            <w:tcW w:w="6521" w:type="dxa"/>
            <w:gridSpan w:val="2"/>
            <w:tcBorders>
              <w:bottom w:val="nil"/>
            </w:tcBorders>
            <w:shd w:val="clear" w:color="auto" w:fill="auto"/>
          </w:tcPr>
          <w:p w:rsidR="00390333" w:rsidRPr="002B2CD2" w:rsidRDefault="00390333" w:rsidP="000F6E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color w:val="FF0000"/>
              </w:rPr>
            </w:pPr>
            <w:r w:rsidRPr="002B2CD2">
              <w:rPr>
                <w:rFonts w:asciiTheme="majorHAnsi" w:hAnsiTheme="majorHAnsi"/>
              </w:rPr>
              <w:t>Kelvin Grove Campus</w:t>
            </w:r>
          </w:p>
        </w:tc>
      </w:tr>
      <w:tr w:rsidR="00390333" w:rsidRPr="002B2CD2" w:rsidTr="003903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90333" w:rsidRPr="002B2CD2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color w:val="FF0000"/>
              </w:rPr>
            </w:pPr>
            <w:r w:rsidRPr="002B2CD2">
              <w:rPr>
                <w:rFonts w:asciiTheme="majorHAnsi" w:eastAsia="PMingLiU" w:hAnsiTheme="majorHAnsi" w:cs="PMingLiU"/>
              </w:rPr>
              <w:t>项目回顾及情境应用</w:t>
            </w:r>
          </w:p>
        </w:tc>
        <w:tc>
          <w:tcPr>
            <w:tcW w:w="6521" w:type="dxa"/>
            <w:gridSpan w:val="2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90333" w:rsidRPr="002B2CD2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color w:val="FF0000"/>
              </w:rPr>
            </w:pPr>
            <w:r w:rsidRPr="002B2CD2">
              <w:rPr>
                <w:rFonts w:asciiTheme="majorHAnsi" w:hAnsiTheme="majorHAnsi"/>
              </w:rPr>
              <w:t>Kelvin Grove</w:t>
            </w:r>
            <w:r w:rsidRPr="002B2CD2">
              <w:rPr>
                <w:rFonts w:asciiTheme="majorHAnsi" w:eastAsia="MS Mincho" w:hAnsiTheme="majorHAnsi" w:cs="MS Mincho"/>
              </w:rPr>
              <w:t>校区</w:t>
            </w:r>
          </w:p>
        </w:tc>
      </w:tr>
      <w:tr w:rsidR="00390333" w:rsidRPr="002B2CD2" w:rsidTr="003903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2B2CD2" w:rsidP="00D1556B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11:00 – </w:t>
            </w:r>
            <w:r w:rsidRPr="002B2CD2">
              <w:rPr>
                <w:rFonts w:asciiTheme="majorHAnsi" w:eastAsia="MS Mincho" w:hAnsiTheme="majorHAnsi" w:cs="MS Mincho"/>
              </w:rPr>
              <w:t>中午</w:t>
            </w:r>
            <w:r w:rsidRPr="002B2CD2">
              <w:rPr>
                <w:rFonts w:asciiTheme="majorHAnsi" w:hAnsiTheme="majorHAnsi"/>
              </w:rPr>
              <w:t>12:00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EE2A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Guest Lecture: Chronic Wound Care -challenges and solutions</w:t>
            </w:r>
          </w:p>
        </w:tc>
        <w:tc>
          <w:tcPr>
            <w:tcW w:w="6521" w:type="dxa"/>
            <w:gridSpan w:val="2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EE2A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Kelvin Grove Campus</w:t>
            </w:r>
          </w:p>
        </w:tc>
      </w:tr>
      <w:tr w:rsidR="00390333" w:rsidRPr="002B2CD2" w:rsidTr="003903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</w:tcBorders>
          </w:tcPr>
          <w:p w:rsidR="00390333" w:rsidRPr="002B2CD2" w:rsidRDefault="00390333" w:rsidP="002B2CD2">
            <w:pPr>
              <w:rPr>
                <w:rFonts w:asciiTheme="majorHAnsi" w:hAnsiTheme="majorHAnsi"/>
                <w:highlight w:val="yellow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客座教授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讲座：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慢性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伤口保健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——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挑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战及解决方法</w:t>
            </w:r>
          </w:p>
        </w:tc>
        <w:tc>
          <w:tcPr>
            <w:tcW w:w="6521" w:type="dxa"/>
            <w:gridSpan w:val="2"/>
            <w:tcBorders>
              <w:top w:val="nil"/>
              <w:bottom w:val="single" w:sz="8" w:space="0" w:color="7BA0CD" w:themeColor="accent1" w:themeTint="BF"/>
            </w:tcBorders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Kelvin Grove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校区</w:t>
            </w:r>
          </w:p>
        </w:tc>
      </w:tr>
      <w:tr w:rsidR="00390333" w:rsidRPr="002B2CD2" w:rsidTr="003903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中午</w:t>
            </w:r>
            <w:r w:rsidRPr="002B2CD2">
              <w:rPr>
                <w:rFonts w:asciiTheme="majorHAnsi" w:hAnsiTheme="majorHAnsi"/>
              </w:rPr>
              <w:t xml:space="preserve">12:00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1:00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390333" w:rsidRPr="002B2CD2" w:rsidRDefault="00390333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Lunch Break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auto"/>
          </w:tcPr>
          <w:p w:rsidR="00390333" w:rsidRPr="002B2CD2" w:rsidRDefault="00390333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:rsidR="00390333" w:rsidRPr="002B2CD2" w:rsidRDefault="00390333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90333" w:rsidRPr="002B2CD2" w:rsidTr="003903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90333" w:rsidRPr="006F1B96" w:rsidRDefault="00A42B81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>
              <w:rPr>
                <w:rFonts w:asciiTheme="majorHAnsi" w:eastAsia="PMingLiU" w:hAnsiTheme="majorHAnsi" w:cs="PMingLiU"/>
                <w:lang w:eastAsia="zh-CN"/>
              </w:rPr>
              <w:t>自由午餐时间</w:t>
            </w:r>
          </w:p>
        </w:tc>
        <w:tc>
          <w:tcPr>
            <w:tcW w:w="3544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90333" w:rsidRPr="006F1B96" w:rsidRDefault="00390333" w:rsidP="0058490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90333" w:rsidRPr="002B2CD2" w:rsidRDefault="00390333" w:rsidP="0058490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90333" w:rsidRPr="002B2CD2" w:rsidTr="003903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1:00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2:00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391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Travel</w:t>
            </w:r>
          </w:p>
        </w:tc>
        <w:tc>
          <w:tcPr>
            <w:tcW w:w="6521" w:type="dxa"/>
            <w:gridSpan w:val="2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Depart from O-Block, Ring Road, Kelvin Grove Campus</w:t>
            </w:r>
          </w:p>
        </w:tc>
      </w:tr>
      <w:tr w:rsidR="00390333" w:rsidRPr="002B2CD2" w:rsidTr="003903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路上</w:t>
            </w:r>
          </w:p>
        </w:tc>
        <w:tc>
          <w:tcPr>
            <w:tcW w:w="6521" w:type="dxa"/>
            <w:gridSpan w:val="2"/>
            <w:tcBorders>
              <w:top w:val="nil"/>
              <w:bottom w:val="single" w:sz="8" w:space="0" w:color="7BA0CD" w:themeColor="accent1" w:themeTint="BF"/>
            </w:tcBorders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从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Kelvin Grove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校区，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Ring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路，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O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楼出发</w:t>
            </w:r>
          </w:p>
        </w:tc>
      </w:tr>
      <w:tr w:rsidR="00390333" w:rsidRPr="002B2CD2" w:rsidTr="003903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2:00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3:30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390333" w:rsidRPr="002B2CD2" w:rsidRDefault="00390333" w:rsidP="000F6E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Site Visit: Jeta Gardens Nursing Home</w:t>
            </w:r>
          </w:p>
        </w:tc>
        <w:tc>
          <w:tcPr>
            <w:tcW w:w="6521" w:type="dxa"/>
            <w:gridSpan w:val="2"/>
            <w:tcBorders>
              <w:bottom w:val="nil"/>
            </w:tcBorders>
            <w:shd w:val="clear" w:color="auto" w:fill="auto"/>
          </w:tcPr>
          <w:p w:rsidR="00390333" w:rsidRPr="002B2CD2" w:rsidRDefault="00390333" w:rsidP="00A402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27 Clarendon Avenue, Bethania</w:t>
            </w:r>
          </w:p>
        </w:tc>
      </w:tr>
      <w:tr w:rsidR="00390333" w:rsidRPr="002B2CD2" w:rsidTr="003903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2B2CD2">
              <w:rPr>
                <w:rFonts w:asciiTheme="majorHAnsi" w:eastAsia="PMingLiU" w:hAnsiTheme="majorHAnsi" w:cs="PMingLiU"/>
                <w:lang w:eastAsia="zh-CN"/>
              </w:rPr>
              <w:t>实地参观：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Jeta Gardens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护理院</w:t>
            </w:r>
          </w:p>
        </w:tc>
        <w:tc>
          <w:tcPr>
            <w:tcW w:w="6521" w:type="dxa"/>
            <w:gridSpan w:val="2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Bethania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区，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Clarendon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大道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27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号</w:t>
            </w:r>
          </w:p>
        </w:tc>
      </w:tr>
      <w:tr w:rsidR="00390333" w:rsidRPr="002B2CD2" w:rsidTr="003903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3:30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391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Travel</w:t>
            </w:r>
          </w:p>
        </w:tc>
        <w:tc>
          <w:tcPr>
            <w:tcW w:w="6521" w:type="dxa"/>
            <w:gridSpan w:val="2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0F6E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Return to QUT Kelvin Grove</w:t>
            </w:r>
          </w:p>
        </w:tc>
      </w:tr>
      <w:tr w:rsidR="00390333" w:rsidRPr="002B2CD2" w:rsidTr="003903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路上</w:t>
            </w:r>
          </w:p>
        </w:tc>
        <w:tc>
          <w:tcPr>
            <w:tcW w:w="6521" w:type="dxa"/>
            <w:gridSpan w:val="2"/>
            <w:tcBorders>
              <w:top w:val="nil"/>
              <w:bottom w:val="single" w:sz="8" w:space="0" w:color="7BA0CD" w:themeColor="accent1" w:themeTint="BF"/>
            </w:tcBorders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回到昆士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 xml:space="preserve"> Kelvin Grove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校区</w:t>
            </w:r>
          </w:p>
        </w:tc>
      </w:tr>
      <w:tr w:rsidR="00390333" w:rsidRPr="002B2CD2" w:rsidTr="003903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 –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5:00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390333" w:rsidRPr="002B2CD2" w:rsidRDefault="00390333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Personal Time to access QUT Internet</w:t>
            </w:r>
          </w:p>
        </w:tc>
        <w:tc>
          <w:tcPr>
            <w:tcW w:w="6521" w:type="dxa"/>
            <w:gridSpan w:val="2"/>
            <w:tcBorders>
              <w:bottom w:val="nil"/>
            </w:tcBorders>
            <w:shd w:val="clear" w:color="auto" w:fill="auto"/>
          </w:tcPr>
          <w:p w:rsidR="00390333" w:rsidRPr="002B2CD2" w:rsidRDefault="00390333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QUT Library or own laptops</w:t>
            </w:r>
          </w:p>
        </w:tc>
      </w:tr>
      <w:tr w:rsidR="00390333" w:rsidRPr="002B2CD2" w:rsidTr="003903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</w:tcBorders>
            <w:shd w:val="clear" w:color="auto" w:fill="auto"/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</w:tcBorders>
            <w:shd w:val="clear" w:color="auto" w:fill="auto"/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自由上网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时间</w:t>
            </w:r>
          </w:p>
        </w:tc>
        <w:tc>
          <w:tcPr>
            <w:tcW w:w="6521" w:type="dxa"/>
            <w:gridSpan w:val="2"/>
            <w:tcBorders>
              <w:top w:val="nil"/>
            </w:tcBorders>
            <w:shd w:val="clear" w:color="auto" w:fill="auto"/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兰科技大学图书馆或使用自备电脑</w:t>
            </w:r>
          </w:p>
        </w:tc>
      </w:tr>
    </w:tbl>
    <w:p w:rsidR="003E67A9" w:rsidRDefault="003E67A9">
      <w:pPr>
        <w:rPr>
          <w:rFonts w:asciiTheme="majorHAnsi" w:hAnsiTheme="majorHAnsi"/>
          <w:sz w:val="16"/>
          <w:szCs w:val="16"/>
          <w:lang w:eastAsia="zh-CN"/>
        </w:rPr>
      </w:pPr>
    </w:p>
    <w:tbl>
      <w:tblPr>
        <w:tblStyle w:val="Style1"/>
        <w:tblW w:w="14000" w:type="dxa"/>
        <w:tblLook w:val="04A0" w:firstRow="1" w:lastRow="0" w:firstColumn="1" w:lastColumn="0" w:noHBand="0" w:noVBand="1"/>
      </w:tblPr>
      <w:tblGrid>
        <w:gridCol w:w="2518"/>
        <w:gridCol w:w="4961"/>
        <w:gridCol w:w="6521"/>
      </w:tblGrid>
      <w:tr w:rsidR="0058490E" w:rsidRPr="002B2CD2" w:rsidTr="00A55D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0" w:type="dxa"/>
            <w:gridSpan w:val="3"/>
          </w:tcPr>
          <w:p w:rsidR="00A379E7" w:rsidRPr="002B2CD2" w:rsidRDefault="00844399" w:rsidP="00A379E7">
            <w:pPr>
              <w:rPr>
                <w:rFonts w:asciiTheme="majorHAnsi" w:hAnsiTheme="majorHAnsi"/>
                <w:lang w:eastAsia="zh-CN"/>
              </w:rPr>
            </w:pPr>
            <w:r w:rsidRPr="002B2CD2">
              <w:rPr>
                <w:rFonts w:asciiTheme="majorHAnsi" w:hAnsiTheme="majorHAnsi"/>
                <w:sz w:val="16"/>
                <w:szCs w:val="16"/>
                <w:lang w:eastAsia="zh-CN"/>
              </w:rPr>
              <w:br w:type="page"/>
            </w:r>
            <w:r w:rsidR="0058490E" w:rsidRPr="002B2CD2">
              <w:rPr>
                <w:rFonts w:asciiTheme="majorHAnsi" w:hAnsiTheme="majorHAnsi"/>
              </w:rPr>
              <w:t>Friday</w:t>
            </w:r>
            <w:r w:rsidR="002B2CD2">
              <w:rPr>
                <w:rFonts w:asciiTheme="majorHAnsi" w:hAnsiTheme="majorHAnsi"/>
              </w:rPr>
              <w:t xml:space="preserve"> </w:t>
            </w:r>
            <w:r w:rsidR="00A379E7">
              <w:rPr>
                <w:rFonts w:asciiTheme="majorHAnsi" w:hAnsiTheme="majorHAnsi"/>
              </w:rPr>
              <w:t>3</w:t>
            </w:r>
            <w:r w:rsidR="002B2CD2">
              <w:rPr>
                <w:rFonts w:asciiTheme="majorHAnsi" w:hAnsiTheme="majorHAnsi"/>
              </w:rPr>
              <w:t xml:space="preserve">1 </w:t>
            </w:r>
            <w:r w:rsidR="00A379E7">
              <w:rPr>
                <w:rFonts w:asciiTheme="majorHAnsi" w:hAnsiTheme="majorHAnsi"/>
              </w:rPr>
              <w:t xml:space="preserve">July </w:t>
            </w:r>
            <w:r w:rsidR="00F31CBE" w:rsidRPr="002B2CD2">
              <w:rPr>
                <w:rFonts w:asciiTheme="majorHAnsi" w:hAnsiTheme="majorHAnsi"/>
              </w:rPr>
              <w:t>201</w:t>
            </w:r>
            <w:r w:rsidR="00A379E7">
              <w:rPr>
                <w:rFonts w:asciiTheme="majorHAnsi" w:hAnsiTheme="majorHAnsi"/>
              </w:rPr>
              <w:t>5</w:t>
            </w:r>
            <w:r w:rsidR="00A379E7">
              <w:rPr>
                <w:rFonts w:asciiTheme="majorHAnsi" w:hAnsiTheme="majorHAnsi" w:hint="eastAsia"/>
                <w:lang w:eastAsia="zh-CN"/>
              </w:rPr>
              <w:t xml:space="preserve"> </w:t>
            </w:r>
          </w:p>
        </w:tc>
      </w:tr>
      <w:tr w:rsidR="00390333" w:rsidRPr="002B2CD2" w:rsidTr="003903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9:00 – </w:t>
            </w: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>10:00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390333" w:rsidRPr="002B2CD2" w:rsidRDefault="00390333" w:rsidP="009364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color w:val="FF0000"/>
              </w:rPr>
            </w:pPr>
            <w:r w:rsidRPr="002B2CD2">
              <w:rPr>
                <w:rFonts w:asciiTheme="majorHAnsi" w:hAnsiTheme="majorHAnsi"/>
              </w:rPr>
              <w:t>Program Review and Contextualisation</w:t>
            </w:r>
          </w:p>
        </w:tc>
        <w:tc>
          <w:tcPr>
            <w:tcW w:w="6521" w:type="dxa"/>
            <w:tcBorders>
              <w:bottom w:val="nil"/>
            </w:tcBorders>
            <w:shd w:val="clear" w:color="auto" w:fill="auto"/>
          </w:tcPr>
          <w:p w:rsidR="00390333" w:rsidRPr="002B2CD2" w:rsidRDefault="00390333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Institute of Health and Biomedical Innovation</w:t>
            </w:r>
          </w:p>
        </w:tc>
      </w:tr>
      <w:tr w:rsidR="00390333" w:rsidRPr="002B2CD2" w:rsidTr="003903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2B2CD2">
              <w:rPr>
                <w:rFonts w:asciiTheme="majorHAnsi" w:eastAsia="PMingLiU" w:hAnsiTheme="majorHAnsi" w:cs="PMingLiU"/>
                <w:lang w:eastAsia="zh-CN"/>
              </w:rPr>
              <w:t>项目回顾及情境应用</w:t>
            </w:r>
          </w:p>
        </w:tc>
        <w:tc>
          <w:tcPr>
            <w:tcW w:w="652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健康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暨生物医学创新研究所</w:t>
            </w:r>
          </w:p>
        </w:tc>
      </w:tr>
      <w:tr w:rsidR="00390333" w:rsidRPr="002B2CD2" w:rsidTr="003903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10:00 – </w:t>
            </w: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>11:30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9364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IHBI Olympics Day 1</w:t>
            </w:r>
          </w:p>
        </w:tc>
        <w:tc>
          <w:tcPr>
            <w:tcW w:w="6521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Institute of Health and Biomedical Innovation</w:t>
            </w:r>
          </w:p>
        </w:tc>
      </w:tr>
      <w:tr w:rsidR="00390333" w:rsidRPr="002B2CD2" w:rsidTr="003903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IHBI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奥林匹克第一天</w:t>
            </w:r>
          </w:p>
        </w:tc>
        <w:tc>
          <w:tcPr>
            <w:tcW w:w="6521" w:type="dxa"/>
            <w:tcBorders>
              <w:top w:val="nil"/>
              <w:bottom w:val="single" w:sz="8" w:space="0" w:color="7BA0CD" w:themeColor="accent1" w:themeTint="BF"/>
            </w:tcBorders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健康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暨生物医学创新研究所</w:t>
            </w:r>
          </w:p>
        </w:tc>
      </w:tr>
      <w:tr w:rsidR="00390333" w:rsidRPr="002B2CD2" w:rsidTr="003903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11:30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1:00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390333" w:rsidRPr="002B2CD2" w:rsidRDefault="00390333" w:rsidP="009364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Individual Work on Final Presentations</w:t>
            </w:r>
          </w:p>
        </w:tc>
        <w:tc>
          <w:tcPr>
            <w:tcW w:w="6521" w:type="dxa"/>
            <w:tcBorders>
              <w:bottom w:val="nil"/>
            </w:tcBorders>
            <w:shd w:val="clear" w:color="auto" w:fill="auto"/>
          </w:tcPr>
          <w:p w:rsidR="00390333" w:rsidRPr="002B2CD2" w:rsidRDefault="00390333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Institute of Health and Biomedical Innovation</w:t>
            </w:r>
          </w:p>
        </w:tc>
      </w:tr>
      <w:tr w:rsidR="00390333" w:rsidRPr="002B2CD2" w:rsidTr="003903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各自准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备最终报告</w:t>
            </w:r>
          </w:p>
        </w:tc>
        <w:tc>
          <w:tcPr>
            <w:tcW w:w="652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健康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暨生物医学创新研究所</w:t>
            </w:r>
          </w:p>
        </w:tc>
      </w:tr>
      <w:tr w:rsidR="00390333" w:rsidRPr="002B2CD2" w:rsidTr="003903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1:00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2:00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IHBI BBQ Lunch</w:t>
            </w:r>
          </w:p>
        </w:tc>
        <w:tc>
          <w:tcPr>
            <w:tcW w:w="6521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A558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Institute of Health and Biomedical Innovation</w:t>
            </w:r>
          </w:p>
        </w:tc>
      </w:tr>
      <w:tr w:rsidR="00390333" w:rsidRPr="002B2CD2" w:rsidTr="003903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IHBI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烧烤午餐</w:t>
            </w:r>
          </w:p>
        </w:tc>
        <w:tc>
          <w:tcPr>
            <w:tcW w:w="6521" w:type="dxa"/>
            <w:tcBorders>
              <w:top w:val="nil"/>
              <w:bottom w:val="single" w:sz="8" w:space="0" w:color="7BA0CD" w:themeColor="accent1" w:themeTint="BF"/>
            </w:tcBorders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健康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暨生物医学创新研究所</w:t>
            </w:r>
          </w:p>
        </w:tc>
      </w:tr>
      <w:tr w:rsidR="00390333" w:rsidRPr="002B2CD2" w:rsidTr="003903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2:00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390333" w:rsidRPr="002B2CD2" w:rsidRDefault="00390333" w:rsidP="001663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Overview: Health and Hospital Management</w:t>
            </w:r>
          </w:p>
        </w:tc>
        <w:tc>
          <w:tcPr>
            <w:tcW w:w="6521" w:type="dxa"/>
            <w:tcBorders>
              <w:bottom w:val="nil"/>
            </w:tcBorders>
            <w:shd w:val="clear" w:color="auto" w:fill="auto"/>
          </w:tcPr>
          <w:p w:rsidR="00390333" w:rsidRPr="002B2CD2" w:rsidRDefault="00390333" w:rsidP="00CD7E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Kelvin Grove Campus</w:t>
            </w:r>
          </w:p>
        </w:tc>
      </w:tr>
      <w:tr w:rsidR="00390333" w:rsidRPr="002B2CD2" w:rsidTr="003903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概述：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卫生及医院管理</w:t>
            </w:r>
          </w:p>
        </w:tc>
        <w:tc>
          <w:tcPr>
            <w:tcW w:w="652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Kelvin Grove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校区</w:t>
            </w:r>
          </w:p>
        </w:tc>
      </w:tr>
      <w:tr w:rsidR="00390333" w:rsidRPr="002B2CD2" w:rsidTr="003903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 –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5:00 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Personal Time to access QUT Internet</w:t>
            </w:r>
          </w:p>
        </w:tc>
        <w:tc>
          <w:tcPr>
            <w:tcW w:w="6521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QUT Library or own laptops</w:t>
            </w:r>
          </w:p>
        </w:tc>
      </w:tr>
      <w:tr w:rsidR="00390333" w:rsidRPr="002B2CD2" w:rsidTr="003903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</w:tcBorders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自由上网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时间</w:t>
            </w:r>
          </w:p>
        </w:tc>
        <w:tc>
          <w:tcPr>
            <w:tcW w:w="6521" w:type="dxa"/>
            <w:tcBorders>
              <w:top w:val="nil"/>
            </w:tcBorders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兰科技大学图书馆或使用自备电脑</w:t>
            </w:r>
          </w:p>
        </w:tc>
      </w:tr>
    </w:tbl>
    <w:p w:rsidR="0058490E" w:rsidRPr="002B2CD2" w:rsidRDefault="0058490E">
      <w:pPr>
        <w:rPr>
          <w:rFonts w:asciiTheme="majorHAnsi" w:hAnsiTheme="majorHAnsi"/>
          <w:lang w:eastAsia="zh-CN"/>
        </w:rPr>
      </w:pPr>
    </w:p>
    <w:tbl>
      <w:tblPr>
        <w:tblStyle w:val="MediumShading1-Accent11"/>
        <w:tblW w:w="14000" w:type="dxa"/>
        <w:tblLook w:val="04A0" w:firstRow="1" w:lastRow="0" w:firstColumn="1" w:lastColumn="0" w:noHBand="0" w:noVBand="1"/>
      </w:tblPr>
      <w:tblGrid>
        <w:gridCol w:w="2518"/>
        <w:gridCol w:w="4961"/>
        <w:gridCol w:w="3544"/>
        <w:gridCol w:w="2977"/>
      </w:tblGrid>
      <w:tr w:rsidR="00413C2C" w:rsidRPr="002B2CD2" w:rsidTr="003903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0" w:type="dxa"/>
            <w:gridSpan w:val="4"/>
          </w:tcPr>
          <w:p w:rsidR="00390333" w:rsidRPr="002B2CD2" w:rsidRDefault="00A379E7" w:rsidP="00A379E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Saturday 1</w:t>
            </w:r>
            <w:r w:rsidR="00413C2C" w:rsidRPr="002B2CD2">
              <w:rPr>
                <w:rFonts w:asciiTheme="majorHAnsi" w:hAnsiTheme="majorHAnsi"/>
              </w:rPr>
              <w:t xml:space="preserve"> August</w:t>
            </w:r>
            <w:r w:rsidR="00E67D56" w:rsidRPr="002B2CD2">
              <w:rPr>
                <w:rFonts w:asciiTheme="majorHAnsi" w:hAnsiTheme="majorHAnsi"/>
              </w:rPr>
              <w:t xml:space="preserve"> 20</w:t>
            </w:r>
            <w:r w:rsidR="002B2CD2">
              <w:rPr>
                <w:rFonts w:asciiTheme="majorHAnsi" w:hAnsiTheme="majorHAnsi"/>
              </w:rPr>
              <w:t>1</w:t>
            </w:r>
            <w:r>
              <w:rPr>
                <w:rFonts w:asciiTheme="majorHAnsi" w:hAnsiTheme="majorHAnsi"/>
              </w:rPr>
              <w:t>5</w:t>
            </w:r>
            <w:r w:rsidR="00CA4330">
              <w:rPr>
                <w:rFonts w:asciiTheme="majorHAnsi" w:hAnsiTheme="majorHAnsi" w:hint="eastAsia"/>
                <w:lang w:eastAsia="zh-CN"/>
              </w:rPr>
              <w:t xml:space="preserve">   </w:t>
            </w:r>
          </w:p>
        </w:tc>
      </w:tr>
      <w:tr w:rsidR="00390333" w:rsidRPr="002B2CD2" w:rsidTr="00D927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390333">
            <w:pPr>
              <w:rPr>
                <w:rFonts w:asciiTheme="majorHAnsi" w:hAnsiTheme="majorHAnsi"/>
                <w:lang w:eastAsia="zh-CN"/>
              </w:rPr>
            </w:pPr>
            <w:r w:rsidRPr="002B2CD2">
              <w:rPr>
                <w:rFonts w:asciiTheme="majorHAnsi" w:eastAsia="MS Mincho" w:hAnsiTheme="majorHAnsi" w:cs="MS Mincho"/>
                <w:lang w:eastAsia="zh-CN"/>
              </w:rPr>
              <w:lastRenderedPageBreak/>
              <w:t>上午</w:t>
            </w:r>
            <w:r w:rsidRPr="002B2CD2">
              <w:rPr>
                <w:rFonts w:asciiTheme="majorHAnsi" w:hAnsiTheme="majorHAnsi"/>
              </w:rPr>
              <w:t>9:00 –</w:t>
            </w:r>
            <w:r w:rsidRPr="002B2CD2">
              <w:rPr>
                <w:rFonts w:asciiTheme="majorHAnsi" w:eastAsia="MS Mincho" w:hAnsiTheme="majorHAnsi" w:cs="MS Mincho"/>
                <w:lang w:eastAsia="zh-CN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 5:0</w:t>
            </w:r>
            <w:r w:rsidRPr="002B2CD2">
              <w:rPr>
                <w:rFonts w:asciiTheme="majorHAnsi" w:hAnsiTheme="majorHAnsi"/>
                <w:lang w:eastAsia="zh-CN"/>
              </w:rPr>
              <w:t>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0246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Free Time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0246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-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0246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90333" w:rsidRPr="002B2CD2" w:rsidTr="00D927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</w:tcBorders>
            <w:shd w:val="clear" w:color="auto" w:fill="DBE5F1" w:themeFill="accent1" w:themeFillTint="33"/>
          </w:tcPr>
          <w:p w:rsidR="00390333" w:rsidRPr="002B2CD2" w:rsidRDefault="00390333" w:rsidP="00390333">
            <w:pPr>
              <w:rPr>
                <w:rFonts w:asciiTheme="majorHAnsi" w:hAnsiTheme="majorHAnsi"/>
                <w:lang w:eastAsia="zh-CN"/>
              </w:rPr>
            </w:pPr>
          </w:p>
        </w:tc>
        <w:tc>
          <w:tcPr>
            <w:tcW w:w="4961" w:type="dxa"/>
            <w:tcBorders>
              <w:top w:val="nil"/>
            </w:tcBorders>
            <w:shd w:val="clear" w:color="auto" w:fill="DBE5F1" w:themeFill="accent1" w:themeFillTint="33"/>
          </w:tcPr>
          <w:p w:rsidR="00390333" w:rsidRPr="002B2CD2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  <w:r w:rsidRPr="002B2CD2">
              <w:rPr>
                <w:rFonts w:asciiTheme="majorHAnsi" w:eastAsia="MS Mincho" w:hAnsiTheme="majorHAnsi" w:cs="MS Mincho"/>
                <w:lang w:eastAsia="zh-CN"/>
              </w:rPr>
              <w:t>自由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时间</w:t>
            </w:r>
          </w:p>
        </w:tc>
        <w:tc>
          <w:tcPr>
            <w:tcW w:w="3544" w:type="dxa"/>
            <w:tcBorders>
              <w:top w:val="nil"/>
            </w:tcBorders>
            <w:shd w:val="clear" w:color="auto" w:fill="DBE5F1" w:themeFill="accent1" w:themeFillTint="33"/>
          </w:tcPr>
          <w:p w:rsidR="00390333" w:rsidRPr="002B2CD2" w:rsidRDefault="00390333" w:rsidP="0002464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977" w:type="dxa"/>
            <w:tcBorders>
              <w:top w:val="nil"/>
            </w:tcBorders>
            <w:shd w:val="clear" w:color="auto" w:fill="DBE5F1" w:themeFill="accent1" w:themeFillTint="33"/>
          </w:tcPr>
          <w:p w:rsidR="00390333" w:rsidRPr="002B2CD2" w:rsidRDefault="00390333" w:rsidP="0002464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</w:tbl>
    <w:p w:rsidR="00413C2C" w:rsidRPr="002B2CD2" w:rsidRDefault="00413C2C">
      <w:pPr>
        <w:rPr>
          <w:rFonts w:asciiTheme="majorHAnsi" w:hAnsiTheme="majorHAnsi"/>
        </w:rPr>
      </w:pPr>
    </w:p>
    <w:tbl>
      <w:tblPr>
        <w:tblStyle w:val="MediumShading1-Accent11"/>
        <w:tblW w:w="14000" w:type="dxa"/>
        <w:tblLook w:val="04A0" w:firstRow="1" w:lastRow="0" w:firstColumn="1" w:lastColumn="0" w:noHBand="0" w:noVBand="1"/>
      </w:tblPr>
      <w:tblGrid>
        <w:gridCol w:w="2518"/>
        <w:gridCol w:w="4961"/>
        <w:gridCol w:w="3544"/>
        <w:gridCol w:w="2977"/>
      </w:tblGrid>
      <w:tr w:rsidR="0011036C" w:rsidRPr="002B2CD2" w:rsidTr="003903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0" w:type="dxa"/>
            <w:gridSpan w:val="4"/>
          </w:tcPr>
          <w:p w:rsidR="00390333" w:rsidRPr="002B2CD2" w:rsidRDefault="00E67D56" w:rsidP="00A379E7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 xml:space="preserve">Sunday </w:t>
            </w:r>
            <w:r w:rsidR="00A379E7">
              <w:rPr>
                <w:rFonts w:asciiTheme="majorHAnsi" w:hAnsiTheme="majorHAnsi"/>
              </w:rPr>
              <w:t>2</w:t>
            </w:r>
            <w:r w:rsidR="0011036C" w:rsidRPr="002B2CD2">
              <w:rPr>
                <w:rFonts w:asciiTheme="majorHAnsi" w:hAnsiTheme="majorHAnsi"/>
              </w:rPr>
              <w:t xml:space="preserve"> August</w:t>
            </w:r>
            <w:r w:rsidR="002B2CD2">
              <w:rPr>
                <w:rFonts w:asciiTheme="majorHAnsi" w:hAnsiTheme="majorHAnsi"/>
              </w:rPr>
              <w:t xml:space="preserve"> 201</w:t>
            </w:r>
            <w:r w:rsidR="00A379E7">
              <w:rPr>
                <w:rFonts w:asciiTheme="majorHAnsi" w:hAnsiTheme="majorHAnsi"/>
              </w:rPr>
              <w:t>5</w:t>
            </w:r>
            <w:r w:rsidR="00CA4330">
              <w:rPr>
                <w:rFonts w:asciiTheme="majorHAnsi" w:hAnsiTheme="majorHAnsi" w:hint="eastAsia"/>
                <w:lang w:eastAsia="zh-CN"/>
              </w:rPr>
              <w:t xml:space="preserve"> </w:t>
            </w:r>
          </w:p>
        </w:tc>
      </w:tr>
      <w:tr w:rsidR="00390333" w:rsidRPr="002B2CD2" w:rsidTr="00D927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  <w:lang w:eastAsia="zh-CN"/>
              </w:rPr>
              <w:t>上午</w:t>
            </w:r>
            <w:r w:rsidRPr="002B2CD2">
              <w:rPr>
                <w:rFonts w:asciiTheme="majorHAnsi" w:hAnsiTheme="majorHAnsi"/>
              </w:rPr>
              <w:t>7:00 –</w:t>
            </w:r>
            <w:r w:rsidRPr="002B2CD2">
              <w:rPr>
                <w:rFonts w:asciiTheme="majorHAnsi" w:eastAsia="MS Mincho" w:hAnsiTheme="majorHAnsi" w:cs="MS Mincho"/>
                <w:lang w:eastAsia="zh-CN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 7:00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391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Cultural Activity: Swimming and Surfing at Noosa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8971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Pick Up from YHA Roma Street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DBE5F1" w:themeFill="accent1" w:themeFillTint="33"/>
          </w:tcPr>
          <w:p w:rsidR="00390333" w:rsidRPr="002B2CD2" w:rsidRDefault="00390333" w:rsidP="008971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90333" w:rsidRPr="002B2CD2" w:rsidTr="00D927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</w:tcBorders>
            <w:shd w:val="clear" w:color="auto" w:fill="DBE5F1" w:themeFill="accent1" w:themeFillTint="33"/>
          </w:tcPr>
          <w:p w:rsidR="00390333" w:rsidRPr="002B2CD2" w:rsidRDefault="00390333" w:rsidP="00390333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</w:tcBorders>
            <w:shd w:val="clear" w:color="auto" w:fill="DBE5F1" w:themeFill="accent1" w:themeFillTint="33"/>
          </w:tcPr>
          <w:p w:rsidR="00390333" w:rsidRPr="006F1B96" w:rsidRDefault="00390333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文化活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动：在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Noosa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游泳和冲浪</w:t>
            </w:r>
          </w:p>
        </w:tc>
        <w:tc>
          <w:tcPr>
            <w:tcW w:w="3544" w:type="dxa"/>
            <w:tcBorders>
              <w:top w:val="nil"/>
            </w:tcBorders>
            <w:shd w:val="clear" w:color="auto" w:fill="DBE5F1" w:themeFill="accent1" w:themeFillTint="33"/>
          </w:tcPr>
          <w:p w:rsidR="00390333" w:rsidRPr="00A42B81" w:rsidRDefault="00A42B81" w:rsidP="003903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PMingLiU"/>
                <w:lang w:eastAsia="zh-CN"/>
              </w:rPr>
            </w:pPr>
            <w:r>
              <w:rPr>
                <w:rFonts w:asciiTheme="majorHAnsi" w:eastAsia="PMingLiU" w:hAnsiTheme="majorHAnsi" w:cs="PMingLiU"/>
                <w:lang w:eastAsia="zh-CN"/>
              </w:rPr>
              <w:t>从布里斯班</w:t>
            </w:r>
            <w:r>
              <w:rPr>
                <w:rFonts w:asciiTheme="majorHAnsi" w:eastAsia="PMingLiU" w:hAnsiTheme="majorHAnsi" w:cs="PMingLiU"/>
                <w:lang w:eastAsia="zh-CN"/>
              </w:rPr>
              <w:t>Roma</w:t>
            </w:r>
            <w:r>
              <w:rPr>
                <w:rFonts w:asciiTheme="majorHAnsi" w:eastAsia="PMingLiU" w:hAnsiTheme="majorHAnsi" w:cs="PMingLiU"/>
                <w:lang w:eastAsia="zh-CN"/>
              </w:rPr>
              <w:t>路的城市青年旅社接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DBE5F1" w:themeFill="accent1" w:themeFillTint="33"/>
          </w:tcPr>
          <w:p w:rsidR="00390333" w:rsidRPr="002B2CD2" w:rsidRDefault="00390333" w:rsidP="0089710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</w:p>
        </w:tc>
      </w:tr>
    </w:tbl>
    <w:p w:rsidR="00390333" w:rsidRPr="002B2CD2" w:rsidRDefault="00390333" w:rsidP="000052DE">
      <w:pPr>
        <w:spacing w:after="0"/>
        <w:rPr>
          <w:rFonts w:asciiTheme="majorHAnsi" w:hAnsiTheme="majorHAnsi"/>
          <w:b/>
          <w:lang w:eastAsia="zh-CN"/>
        </w:rPr>
      </w:pPr>
    </w:p>
    <w:p w:rsidR="00EA3856" w:rsidRDefault="00EA3856" w:rsidP="00EA3856">
      <w:pPr>
        <w:rPr>
          <w:rFonts w:asciiTheme="majorHAnsi" w:eastAsia="MS Mincho" w:hAnsiTheme="majorHAnsi" w:cs="MS Mincho"/>
          <w:b/>
          <w:sz w:val="28"/>
          <w:lang w:eastAsia="zh-CN"/>
        </w:rPr>
      </w:pPr>
    </w:p>
    <w:p w:rsidR="00EA3856" w:rsidRDefault="00EA3856">
      <w:pPr>
        <w:rPr>
          <w:rFonts w:asciiTheme="majorHAnsi" w:eastAsia="MS Mincho" w:hAnsiTheme="majorHAnsi" w:cs="MS Mincho"/>
          <w:b/>
          <w:sz w:val="28"/>
          <w:lang w:eastAsia="zh-CN"/>
        </w:rPr>
      </w:pPr>
      <w:r>
        <w:rPr>
          <w:rFonts w:asciiTheme="majorHAnsi" w:eastAsia="MS Mincho" w:hAnsiTheme="majorHAnsi" w:cs="MS Mincho"/>
          <w:b/>
          <w:sz w:val="28"/>
          <w:lang w:eastAsia="zh-CN"/>
        </w:rPr>
        <w:br w:type="page"/>
      </w:r>
    </w:p>
    <w:p w:rsidR="0058490E" w:rsidRPr="00EA3856" w:rsidRDefault="00D927BE" w:rsidP="00EA3856">
      <w:pPr>
        <w:rPr>
          <w:rFonts w:asciiTheme="majorHAnsi" w:hAnsiTheme="majorHAnsi"/>
          <w:b/>
          <w:sz w:val="24"/>
        </w:rPr>
      </w:pPr>
      <w:r w:rsidRPr="00EA3856">
        <w:rPr>
          <w:rFonts w:asciiTheme="majorHAnsi" w:eastAsia="MS Mincho" w:hAnsiTheme="majorHAnsi" w:cs="MS Mincho"/>
          <w:b/>
          <w:sz w:val="24"/>
          <w:lang w:eastAsia="zh-CN"/>
        </w:rPr>
        <w:lastRenderedPageBreak/>
        <w:t>第三周</w:t>
      </w:r>
      <w:r w:rsidRPr="00EA3856">
        <w:rPr>
          <w:rFonts w:asciiTheme="majorHAnsi" w:eastAsia="MS Mincho" w:hAnsiTheme="majorHAnsi" w:cs="MS Mincho"/>
          <w:b/>
          <w:sz w:val="24"/>
          <w:lang w:eastAsia="zh-CN"/>
        </w:rPr>
        <w:t xml:space="preserve"> </w:t>
      </w:r>
      <w:r w:rsidR="0058490E" w:rsidRPr="00EA3856">
        <w:rPr>
          <w:rFonts w:asciiTheme="majorHAnsi" w:hAnsiTheme="majorHAnsi"/>
          <w:b/>
          <w:sz w:val="24"/>
        </w:rPr>
        <w:t>Week 3</w:t>
      </w:r>
    </w:p>
    <w:tbl>
      <w:tblPr>
        <w:tblStyle w:val="Style1"/>
        <w:tblW w:w="14000" w:type="dxa"/>
        <w:tblLook w:val="04A0" w:firstRow="1" w:lastRow="0" w:firstColumn="1" w:lastColumn="0" w:noHBand="0" w:noVBand="1"/>
      </w:tblPr>
      <w:tblGrid>
        <w:gridCol w:w="2518"/>
        <w:gridCol w:w="4961"/>
        <w:gridCol w:w="3544"/>
        <w:gridCol w:w="2977"/>
      </w:tblGrid>
      <w:tr w:rsidR="0058490E" w:rsidRPr="002B2CD2" w:rsidTr="00D927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0" w:type="dxa"/>
            <w:gridSpan w:val="4"/>
          </w:tcPr>
          <w:p w:rsidR="00390333" w:rsidRPr="002B2CD2" w:rsidRDefault="0058490E" w:rsidP="00A379E7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 xml:space="preserve">Monday </w:t>
            </w:r>
            <w:r w:rsidR="00A379E7">
              <w:rPr>
                <w:rFonts w:asciiTheme="majorHAnsi" w:hAnsiTheme="majorHAnsi"/>
              </w:rPr>
              <w:t>3</w:t>
            </w:r>
            <w:r w:rsidR="00F31CBE" w:rsidRPr="002B2CD2">
              <w:rPr>
                <w:rFonts w:asciiTheme="majorHAnsi" w:hAnsiTheme="majorHAnsi"/>
              </w:rPr>
              <w:t xml:space="preserve"> August</w:t>
            </w:r>
            <w:r w:rsidR="002B2CD2">
              <w:rPr>
                <w:rFonts w:asciiTheme="majorHAnsi" w:hAnsiTheme="majorHAnsi"/>
              </w:rPr>
              <w:t xml:space="preserve"> 201</w:t>
            </w:r>
            <w:r w:rsidR="00A379E7">
              <w:rPr>
                <w:rFonts w:asciiTheme="majorHAnsi" w:hAnsiTheme="majorHAnsi"/>
              </w:rPr>
              <w:t>5</w:t>
            </w:r>
            <w:r w:rsidR="00EA1319">
              <w:rPr>
                <w:rFonts w:asciiTheme="majorHAnsi" w:hAnsiTheme="majorHAnsi" w:hint="eastAsia"/>
                <w:lang w:eastAsia="zh-CN"/>
              </w:rPr>
              <w:t xml:space="preserve">  </w:t>
            </w:r>
          </w:p>
        </w:tc>
      </w:tr>
      <w:tr w:rsidR="00D927BE" w:rsidRPr="002B2CD2" w:rsidTr="00D927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D927BE" w:rsidRPr="002B2CD2" w:rsidRDefault="00D927BE" w:rsidP="00D060C2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9:00 – </w:t>
            </w:r>
            <w:r w:rsidRPr="002B2CD2">
              <w:rPr>
                <w:rFonts w:asciiTheme="majorHAnsi" w:eastAsia="MS Mincho" w:hAnsiTheme="majorHAnsi" w:cs="MS Mincho"/>
              </w:rPr>
              <w:t>中午</w:t>
            </w:r>
            <w:r w:rsidRPr="002B2CD2">
              <w:rPr>
                <w:rFonts w:asciiTheme="majorHAnsi" w:hAnsiTheme="majorHAnsi"/>
              </w:rPr>
              <w:t>12:00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D927BE" w:rsidRPr="002B2CD2" w:rsidRDefault="00D927BE" w:rsidP="00620B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 xml:space="preserve">Palliative Care – Research and Education in Australia 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auto"/>
          </w:tcPr>
          <w:p w:rsidR="00D927BE" w:rsidRPr="002B2CD2" w:rsidRDefault="00D927BE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Kelvin Grove Campus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:rsidR="00D927BE" w:rsidRPr="002B2CD2" w:rsidRDefault="00D927BE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D927BE" w:rsidRPr="002B2CD2" w:rsidTr="00D927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927BE" w:rsidRPr="002B2CD2" w:rsidRDefault="00D927BE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927BE" w:rsidRPr="006F1B96" w:rsidRDefault="00D927BE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2B2CD2">
              <w:rPr>
                <w:rFonts w:asciiTheme="majorHAnsi" w:eastAsia="PMingLiU" w:hAnsiTheme="majorHAnsi" w:cs="PMingLiU"/>
                <w:lang w:eastAsia="zh-CN"/>
              </w:rPr>
              <w:t>缓和治疗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 xml:space="preserve"> —— 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澳大利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亚的科研和教育</w:t>
            </w:r>
          </w:p>
        </w:tc>
        <w:tc>
          <w:tcPr>
            <w:tcW w:w="3544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927BE" w:rsidRPr="006F1B96" w:rsidRDefault="00D927BE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Kelvin Grove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校区</w:t>
            </w:r>
          </w:p>
        </w:tc>
        <w:tc>
          <w:tcPr>
            <w:tcW w:w="2977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927BE" w:rsidRPr="002B2CD2" w:rsidRDefault="00D927BE" w:rsidP="0058490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D927BE" w:rsidRPr="002B2CD2" w:rsidTr="00D927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D927BE" w:rsidRPr="002B2CD2" w:rsidRDefault="00D927BE" w:rsidP="00D060C2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中午</w:t>
            </w:r>
            <w:r w:rsidRPr="002B2CD2">
              <w:rPr>
                <w:rFonts w:asciiTheme="majorHAnsi" w:hAnsiTheme="majorHAnsi"/>
              </w:rPr>
              <w:t xml:space="preserve">12:00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1:00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D927BE" w:rsidRPr="002B2CD2" w:rsidRDefault="00D927BE" w:rsidP="001A24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Lunch Break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DBE5F1" w:themeFill="accent1" w:themeFillTint="33"/>
          </w:tcPr>
          <w:p w:rsidR="00D927BE" w:rsidRPr="002B2CD2" w:rsidRDefault="00D927BE" w:rsidP="001A24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977" w:type="dxa"/>
            <w:tcBorders>
              <w:bottom w:val="nil"/>
            </w:tcBorders>
            <w:shd w:val="clear" w:color="auto" w:fill="DBE5F1" w:themeFill="accent1" w:themeFillTint="33"/>
          </w:tcPr>
          <w:p w:rsidR="00D927BE" w:rsidRPr="002B2CD2" w:rsidRDefault="00D927BE" w:rsidP="001A24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D927BE" w:rsidRPr="002B2CD2" w:rsidTr="00D927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D927BE" w:rsidRPr="002B2CD2" w:rsidRDefault="00D927BE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D927BE" w:rsidRPr="002B2CD2" w:rsidRDefault="00A42B81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eastAsia="PMingLiU" w:hAnsiTheme="majorHAnsi" w:cs="PMingLiU"/>
                <w:lang w:eastAsia="zh-CN"/>
              </w:rPr>
              <w:t>自由午餐时间</w:t>
            </w:r>
          </w:p>
        </w:tc>
        <w:tc>
          <w:tcPr>
            <w:tcW w:w="3544" w:type="dxa"/>
            <w:tcBorders>
              <w:top w:val="nil"/>
              <w:bottom w:val="single" w:sz="8" w:space="0" w:color="7BA0CD" w:themeColor="accent1" w:themeTint="BF"/>
            </w:tcBorders>
          </w:tcPr>
          <w:p w:rsidR="00D927BE" w:rsidRPr="002B2CD2" w:rsidRDefault="00D927BE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977" w:type="dxa"/>
            <w:tcBorders>
              <w:top w:val="nil"/>
              <w:bottom w:val="single" w:sz="8" w:space="0" w:color="7BA0CD" w:themeColor="accent1" w:themeTint="BF"/>
            </w:tcBorders>
          </w:tcPr>
          <w:p w:rsidR="00D927BE" w:rsidRPr="002B2CD2" w:rsidRDefault="00D927BE" w:rsidP="001A240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D927BE" w:rsidRPr="002B2CD2" w:rsidTr="00D927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D927BE" w:rsidRPr="002B2CD2" w:rsidRDefault="00D927BE" w:rsidP="00D060C2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1:00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1:30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D927BE" w:rsidRPr="002B2CD2" w:rsidRDefault="00D927BE" w:rsidP="00391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Travel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auto"/>
          </w:tcPr>
          <w:p w:rsidR="00D927BE" w:rsidRPr="002B2CD2" w:rsidRDefault="00D927BE" w:rsidP="001A24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From QUT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:rsidR="00D927BE" w:rsidRPr="002B2CD2" w:rsidRDefault="00D927BE" w:rsidP="001A24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D927BE" w:rsidRPr="002B2CD2" w:rsidTr="00D927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927BE" w:rsidRPr="002B2CD2" w:rsidRDefault="00D927BE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927BE" w:rsidRPr="006F1B96" w:rsidRDefault="00D927BE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路上</w:t>
            </w:r>
          </w:p>
        </w:tc>
        <w:tc>
          <w:tcPr>
            <w:tcW w:w="3544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927BE" w:rsidRPr="006F1B96" w:rsidRDefault="00D927BE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从昆士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兰科技大学出发</w:t>
            </w:r>
          </w:p>
        </w:tc>
        <w:tc>
          <w:tcPr>
            <w:tcW w:w="2977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927BE" w:rsidRPr="002B2CD2" w:rsidRDefault="00D927BE" w:rsidP="001A240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</w:p>
        </w:tc>
      </w:tr>
      <w:tr w:rsidR="00D927BE" w:rsidRPr="002B2CD2" w:rsidTr="00D927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D927BE" w:rsidRPr="002B2CD2" w:rsidRDefault="00D927BE" w:rsidP="00D060C2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1:30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3:30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D927BE" w:rsidRPr="002B2CD2" w:rsidRDefault="00D927BE" w:rsidP="00C40F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Site Visit: Cancer Council Queensland</w:t>
            </w:r>
          </w:p>
        </w:tc>
        <w:tc>
          <w:tcPr>
            <w:tcW w:w="6521" w:type="dxa"/>
            <w:gridSpan w:val="2"/>
            <w:tcBorders>
              <w:bottom w:val="nil"/>
            </w:tcBorders>
            <w:shd w:val="clear" w:color="auto" w:fill="DBE5F1" w:themeFill="accent1" w:themeFillTint="33"/>
          </w:tcPr>
          <w:p w:rsidR="00D927BE" w:rsidRPr="002B2CD2" w:rsidRDefault="00D927BE" w:rsidP="001A24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553 Gregory Terrace, Fortitude Valley</w:t>
            </w:r>
          </w:p>
        </w:tc>
      </w:tr>
      <w:tr w:rsidR="00D927BE" w:rsidRPr="002B2CD2" w:rsidTr="00D927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D927BE" w:rsidRPr="002B2CD2" w:rsidRDefault="00D927BE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D927BE" w:rsidRPr="006F1B96" w:rsidRDefault="00D927BE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2B2CD2">
              <w:rPr>
                <w:rFonts w:asciiTheme="majorHAnsi" w:eastAsia="PMingLiU" w:hAnsiTheme="majorHAnsi" w:cs="PMingLiU"/>
                <w:lang w:eastAsia="zh-CN"/>
              </w:rPr>
              <w:t>实地参观：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兰癌症委员会</w:t>
            </w:r>
          </w:p>
        </w:tc>
        <w:tc>
          <w:tcPr>
            <w:tcW w:w="6521" w:type="dxa"/>
            <w:gridSpan w:val="2"/>
            <w:tcBorders>
              <w:top w:val="nil"/>
              <w:bottom w:val="single" w:sz="8" w:space="0" w:color="7BA0CD" w:themeColor="accent1" w:themeTint="BF"/>
            </w:tcBorders>
          </w:tcPr>
          <w:p w:rsidR="00D927BE" w:rsidRPr="006F1B96" w:rsidRDefault="00D927BE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Fortitude Valley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区，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Gregory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路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553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号</w:t>
            </w:r>
          </w:p>
        </w:tc>
      </w:tr>
      <w:tr w:rsidR="00D927BE" w:rsidRPr="002B2CD2" w:rsidTr="00D927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D927BE" w:rsidRPr="002B2CD2" w:rsidRDefault="00D927BE" w:rsidP="00D060C2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3:30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D927BE" w:rsidRPr="002B2CD2" w:rsidRDefault="00D927BE" w:rsidP="00391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Travel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auto"/>
          </w:tcPr>
          <w:p w:rsidR="00D927BE" w:rsidRPr="002B2CD2" w:rsidRDefault="00D927BE" w:rsidP="001A24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To QUT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:rsidR="00D927BE" w:rsidRPr="002B2CD2" w:rsidRDefault="00D927BE" w:rsidP="001A24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D927BE" w:rsidRPr="002B2CD2" w:rsidTr="00D927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927BE" w:rsidRPr="002B2CD2" w:rsidRDefault="00D927BE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927BE" w:rsidRPr="006F1B96" w:rsidRDefault="00D927BE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路上</w:t>
            </w:r>
          </w:p>
        </w:tc>
        <w:tc>
          <w:tcPr>
            <w:tcW w:w="3544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927BE" w:rsidRPr="006F1B96" w:rsidRDefault="00D927BE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回到昆士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</w:t>
            </w:r>
          </w:p>
        </w:tc>
        <w:tc>
          <w:tcPr>
            <w:tcW w:w="2977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927BE" w:rsidRPr="002B2CD2" w:rsidRDefault="00D927BE" w:rsidP="001A240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D927BE" w:rsidRPr="002B2CD2" w:rsidTr="00D927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D927BE" w:rsidRPr="002B2CD2" w:rsidRDefault="00D927BE" w:rsidP="00D060C2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 –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5:00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D927BE" w:rsidRPr="002B2CD2" w:rsidRDefault="00D927BE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Personal Time to access QUT Internet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DBE5F1" w:themeFill="accent1" w:themeFillTint="33"/>
          </w:tcPr>
          <w:p w:rsidR="00D927BE" w:rsidRPr="002B2CD2" w:rsidRDefault="00D927BE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QUT Library or own laptops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DBE5F1" w:themeFill="accent1" w:themeFillTint="33"/>
          </w:tcPr>
          <w:p w:rsidR="00D927BE" w:rsidRPr="002B2CD2" w:rsidRDefault="00D927BE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D927BE" w:rsidRPr="002B2CD2" w:rsidTr="00D927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</w:tcBorders>
          </w:tcPr>
          <w:p w:rsidR="00D927BE" w:rsidRPr="002B2CD2" w:rsidRDefault="00D927BE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D927BE" w:rsidRPr="006F1B96" w:rsidRDefault="00D927BE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自由上网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时间</w:t>
            </w:r>
          </w:p>
        </w:tc>
        <w:tc>
          <w:tcPr>
            <w:tcW w:w="3544" w:type="dxa"/>
            <w:tcBorders>
              <w:top w:val="nil"/>
            </w:tcBorders>
          </w:tcPr>
          <w:p w:rsidR="00D927BE" w:rsidRPr="006F1B96" w:rsidRDefault="00D927BE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兰科技大学图书馆或使用自备电脑</w:t>
            </w:r>
          </w:p>
        </w:tc>
        <w:tc>
          <w:tcPr>
            <w:tcW w:w="2977" w:type="dxa"/>
            <w:tcBorders>
              <w:top w:val="nil"/>
            </w:tcBorders>
          </w:tcPr>
          <w:p w:rsidR="00D927BE" w:rsidRPr="002B2CD2" w:rsidRDefault="00D927BE" w:rsidP="0080138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</w:p>
        </w:tc>
      </w:tr>
    </w:tbl>
    <w:p w:rsidR="002B2CD2" w:rsidRPr="002B2CD2" w:rsidRDefault="002B2CD2" w:rsidP="0058490E">
      <w:pPr>
        <w:rPr>
          <w:rFonts w:asciiTheme="majorHAnsi" w:hAnsiTheme="majorHAnsi"/>
          <w:szCs w:val="16"/>
          <w:lang w:eastAsia="zh-CN"/>
        </w:rPr>
      </w:pPr>
    </w:p>
    <w:tbl>
      <w:tblPr>
        <w:tblStyle w:val="Style1"/>
        <w:tblW w:w="14000" w:type="dxa"/>
        <w:tblLook w:val="04A0" w:firstRow="1" w:lastRow="0" w:firstColumn="1" w:lastColumn="0" w:noHBand="0" w:noVBand="1"/>
      </w:tblPr>
      <w:tblGrid>
        <w:gridCol w:w="2518"/>
        <w:gridCol w:w="4961"/>
        <w:gridCol w:w="3544"/>
        <w:gridCol w:w="2977"/>
      </w:tblGrid>
      <w:tr w:rsidR="00A55D07" w:rsidRPr="002B2CD2" w:rsidTr="00D927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0" w:type="dxa"/>
            <w:gridSpan w:val="4"/>
          </w:tcPr>
          <w:p w:rsidR="00390333" w:rsidRPr="002B2CD2" w:rsidRDefault="00A379E7" w:rsidP="00A379E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Tuesday 4</w:t>
            </w:r>
            <w:r w:rsidR="002B2CD2">
              <w:rPr>
                <w:rFonts w:asciiTheme="majorHAnsi" w:hAnsiTheme="majorHAnsi"/>
              </w:rPr>
              <w:t xml:space="preserve"> August 201</w:t>
            </w:r>
            <w:r>
              <w:rPr>
                <w:rFonts w:asciiTheme="majorHAnsi" w:hAnsiTheme="majorHAnsi"/>
              </w:rPr>
              <w:t>5</w:t>
            </w:r>
            <w:r w:rsidR="00EA1319">
              <w:rPr>
                <w:rFonts w:asciiTheme="majorHAnsi" w:hAnsiTheme="majorHAnsi" w:hint="eastAsia"/>
                <w:lang w:eastAsia="zh-CN"/>
              </w:rPr>
              <w:t xml:space="preserve">  </w:t>
            </w:r>
          </w:p>
        </w:tc>
      </w:tr>
      <w:tr w:rsidR="00D927BE" w:rsidRPr="002B2CD2" w:rsidTr="00D927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D927BE" w:rsidRPr="002B2CD2" w:rsidRDefault="00D927BE" w:rsidP="00D060C2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9:00 – </w:t>
            </w:r>
            <w:r w:rsidRPr="002B2CD2">
              <w:rPr>
                <w:rFonts w:asciiTheme="majorHAnsi" w:eastAsia="MS Mincho" w:hAnsiTheme="majorHAnsi" w:cs="MS Mincho"/>
              </w:rPr>
              <w:t>中午</w:t>
            </w:r>
            <w:r w:rsidRPr="002B2CD2">
              <w:rPr>
                <w:rFonts w:asciiTheme="majorHAnsi" w:hAnsiTheme="majorHAnsi"/>
              </w:rPr>
              <w:t>12:00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D927BE" w:rsidRPr="002B2CD2" w:rsidRDefault="00D927BE" w:rsidP="00A14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Interactive Discussion:  Centre for Accident Research and Road Safety (CARRS-Q)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auto"/>
          </w:tcPr>
          <w:p w:rsidR="00D927BE" w:rsidRPr="002B2CD2" w:rsidRDefault="00D927BE" w:rsidP="00A14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Kelvin Grove Campus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:rsidR="00D927BE" w:rsidRPr="002B2CD2" w:rsidRDefault="00D927BE" w:rsidP="007069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D927BE" w:rsidRPr="002B2CD2" w:rsidTr="00D927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927BE" w:rsidRPr="002B2CD2" w:rsidRDefault="00D927BE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927BE" w:rsidRPr="006F1B96" w:rsidRDefault="00D927BE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互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动讨论：</w:t>
            </w:r>
            <w:bookmarkStart w:id="8" w:name="OLE_LINK7"/>
            <w:bookmarkStart w:id="9" w:name="OLE_LINK8"/>
            <w:r w:rsidRPr="002B2CD2">
              <w:rPr>
                <w:rFonts w:asciiTheme="majorHAnsi" w:eastAsia="PMingLiU" w:hAnsiTheme="majorHAnsi" w:cs="PMingLiU"/>
                <w:lang w:eastAsia="zh-CN"/>
              </w:rPr>
              <w:t>昆士兰事故研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究及道路安全中心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 xml:space="preserve"> </w:t>
            </w:r>
            <w:bookmarkEnd w:id="8"/>
            <w:bookmarkEnd w:id="9"/>
            <w:r w:rsidRPr="006F1B96">
              <w:rPr>
                <w:rFonts w:asciiTheme="majorHAnsi" w:eastAsia="PMingLiU" w:hAnsiTheme="majorHAnsi" w:cs="PMingLiU"/>
                <w:lang w:eastAsia="zh-CN"/>
              </w:rPr>
              <w:t>(CARRS-Q)</w:t>
            </w:r>
          </w:p>
        </w:tc>
        <w:tc>
          <w:tcPr>
            <w:tcW w:w="3544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927BE" w:rsidRPr="006F1B96" w:rsidRDefault="00D927BE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Kelvin Grove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校区</w:t>
            </w:r>
          </w:p>
        </w:tc>
        <w:tc>
          <w:tcPr>
            <w:tcW w:w="2977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927BE" w:rsidRPr="002B2CD2" w:rsidRDefault="00D927BE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D927BE" w:rsidRPr="002B2CD2" w:rsidTr="00D927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D927BE" w:rsidRPr="002B2CD2" w:rsidRDefault="00D927BE" w:rsidP="00D060C2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中午</w:t>
            </w:r>
            <w:r w:rsidRPr="002B2CD2">
              <w:rPr>
                <w:rFonts w:asciiTheme="majorHAnsi" w:hAnsiTheme="majorHAnsi"/>
              </w:rPr>
              <w:t xml:space="preserve">12:00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1:00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D927BE" w:rsidRPr="002B2CD2" w:rsidRDefault="00D927BE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Lunch Break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DBE5F1" w:themeFill="accent1" w:themeFillTint="33"/>
          </w:tcPr>
          <w:p w:rsidR="00D927BE" w:rsidRPr="002B2CD2" w:rsidRDefault="00D927BE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977" w:type="dxa"/>
            <w:tcBorders>
              <w:bottom w:val="nil"/>
            </w:tcBorders>
            <w:shd w:val="clear" w:color="auto" w:fill="DBE5F1" w:themeFill="accent1" w:themeFillTint="33"/>
          </w:tcPr>
          <w:p w:rsidR="00D927BE" w:rsidRPr="002B2CD2" w:rsidRDefault="00D927BE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D927BE" w:rsidRPr="002B2CD2" w:rsidTr="003E67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D927BE" w:rsidRPr="002B2CD2" w:rsidRDefault="00D927BE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D927BE" w:rsidRPr="006F1B96" w:rsidRDefault="00A42B81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>
              <w:rPr>
                <w:rFonts w:asciiTheme="majorHAnsi" w:eastAsia="PMingLiU" w:hAnsiTheme="majorHAnsi" w:cs="PMingLiU"/>
                <w:lang w:eastAsia="zh-CN"/>
              </w:rPr>
              <w:t>自由午餐时间</w:t>
            </w:r>
          </w:p>
        </w:tc>
        <w:tc>
          <w:tcPr>
            <w:tcW w:w="6521" w:type="dxa"/>
            <w:gridSpan w:val="2"/>
            <w:tcBorders>
              <w:top w:val="nil"/>
              <w:bottom w:val="single" w:sz="8" w:space="0" w:color="7BA0CD" w:themeColor="accent1" w:themeTint="BF"/>
            </w:tcBorders>
          </w:tcPr>
          <w:p w:rsidR="00D927BE" w:rsidRPr="006F1B96" w:rsidRDefault="00D927BE" w:rsidP="0058490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</w:p>
        </w:tc>
      </w:tr>
      <w:tr w:rsidR="00D927BE" w:rsidRPr="002B2CD2" w:rsidTr="003E67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</w:tcPr>
          <w:p w:rsidR="00D927BE" w:rsidRPr="002B2CD2" w:rsidRDefault="00D927BE" w:rsidP="00D060C2">
            <w:pPr>
              <w:rPr>
                <w:rFonts w:asciiTheme="majorHAnsi" w:eastAsia="MS Mincho" w:hAnsiTheme="majorHAnsi" w:cs="MS Mincho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1:00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2:00</w:t>
            </w:r>
          </w:p>
        </w:tc>
        <w:tc>
          <w:tcPr>
            <w:tcW w:w="4961" w:type="dxa"/>
            <w:tcBorders>
              <w:bottom w:val="nil"/>
            </w:tcBorders>
          </w:tcPr>
          <w:p w:rsidR="00D927BE" w:rsidRPr="002B2CD2" w:rsidRDefault="00D927BE" w:rsidP="00D060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MS Mincho" w:hAnsiTheme="majorHAnsi" w:cs="MS Mincho"/>
                <w:lang w:eastAsia="zh-CN"/>
              </w:rPr>
            </w:pPr>
            <w:r w:rsidRPr="002B2CD2">
              <w:rPr>
                <w:rFonts w:asciiTheme="majorHAnsi" w:hAnsiTheme="majorHAnsi"/>
              </w:rPr>
              <w:t>Overview: Australian Centre for Health Services Innovation</w:t>
            </w:r>
          </w:p>
        </w:tc>
        <w:tc>
          <w:tcPr>
            <w:tcW w:w="6521" w:type="dxa"/>
            <w:gridSpan w:val="2"/>
            <w:tcBorders>
              <w:bottom w:val="nil"/>
            </w:tcBorders>
          </w:tcPr>
          <w:p w:rsidR="00D927BE" w:rsidRPr="002B2CD2" w:rsidRDefault="00D927BE" w:rsidP="00D060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MS Mincho" w:hAnsiTheme="majorHAnsi" w:cs="MS Mincho"/>
                <w:lang w:eastAsia="zh-CN"/>
              </w:rPr>
            </w:pPr>
            <w:r w:rsidRPr="002B2CD2">
              <w:rPr>
                <w:rFonts w:asciiTheme="majorHAnsi" w:hAnsiTheme="majorHAnsi"/>
              </w:rPr>
              <w:t>Institute of Health and Biomedical Innovation</w:t>
            </w:r>
          </w:p>
        </w:tc>
      </w:tr>
      <w:tr w:rsidR="00D927BE" w:rsidRPr="002B2CD2" w:rsidTr="003E67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927BE" w:rsidRPr="002B2CD2" w:rsidRDefault="00D927BE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927BE" w:rsidRPr="006F1B96" w:rsidRDefault="00D927BE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概述：澳大利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亚卫生服务创新中心</w:t>
            </w:r>
          </w:p>
        </w:tc>
        <w:tc>
          <w:tcPr>
            <w:tcW w:w="6521" w:type="dxa"/>
            <w:gridSpan w:val="2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927BE" w:rsidRPr="006F1B96" w:rsidRDefault="00D927BE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健康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暨生物医学创新研究所</w:t>
            </w:r>
          </w:p>
        </w:tc>
      </w:tr>
      <w:tr w:rsidR="003E67A9" w:rsidRPr="002B2CD2" w:rsidTr="003E67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3E67A9" w:rsidRPr="002B2CD2" w:rsidRDefault="003E67A9" w:rsidP="00D060C2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lastRenderedPageBreak/>
              <w:t>下午</w:t>
            </w:r>
            <w:r w:rsidRPr="002B2CD2">
              <w:rPr>
                <w:rFonts w:asciiTheme="majorHAnsi" w:hAnsiTheme="majorHAnsi"/>
              </w:rPr>
              <w:t xml:space="preserve">2:00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3E67A9" w:rsidRPr="002B2CD2" w:rsidRDefault="003E67A9" w:rsidP="00F972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 xml:space="preserve">Information Session: Medicare Locals </w:t>
            </w:r>
          </w:p>
        </w:tc>
        <w:tc>
          <w:tcPr>
            <w:tcW w:w="6521" w:type="dxa"/>
            <w:gridSpan w:val="2"/>
            <w:tcBorders>
              <w:bottom w:val="nil"/>
            </w:tcBorders>
            <w:shd w:val="clear" w:color="auto" w:fill="DBE5F1" w:themeFill="accent1" w:themeFillTint="33"/>
          </w:tcPr>
          <w:p w:rsidR="003E67A9" w:rsidRPr="002B2CD2" w:rsidRDefault="003E67A9" w:rsidP="00A14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Institute of Health and Biomedical Innovation</w:t>
            </w:r>
          </w:p>
        </w:tc>
      </w:tr>
      <w:tr w:rsidR="003E67A9" w:rsidRPr="002B2CD2" w:rsidTr="003E67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3E67A9" w:rsidRPr="002B2CD2" w:rsidRDefault="003E67A9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3E67A9" w:rsidRPr="006F1B96" w:rsidRDefault="003E67A9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2B2CD2">
              <w:rPr>
                <w:rFonts w:asciiTheme="majorHAnsi" w:eastAsia="PMingLiU" w:hAnsiTheme="majorHAnsi" w:cs="PMingLiU"/>
                <w:lang w:eastAsia="zh-CN"/>
              </w:rPr>
              <w:t>见面会：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与享有医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疗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保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险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的当地居民</w:t>
            </w:r>
          </w:p>
        </w:tc>
        <w:tc>
          <w:tcPr>
            <w:tcW w:w="6521" w:type="dxa"/>
            <w:gridSpan w:val="2"/>
            <w:tcBorders>
              <w:top w:val="nil"/>
              <w:bottom w:val="single" w:sz="8" w:space="0" w:color="7BA0CD" w:themeColor="accent1" w:themeTint="BF"/>
            </w:tcBorders>
          </w:tcPr>
          <w:p w:rsidR="003E67A9" w:rsidRPr="006F1B96" w:rsidRDefault="003E67A9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健康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暨生物医学创新研究所</w:t>
            </w:r>
          </w:p>
        </w:tc>
      </w:tr>
      <w:tr w:rsidR="003E67A9" w:rsidRPr="002B2CD2" w:rsidTr="003E67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3E67A9" w:rsidRPr="002B2CD2" w:rsidRDefault="003E67A9" w:rsidP="00D060C2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 –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5:00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3E67A9" w:rsidRPr="002B2CD2" w:rsidRDefault="003E67A9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Personal Time to access QUT Internet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auto"/>
          </w:tcPr>
          <w:p w:rsidR="003E67A9" w:rsidRPr="002B2CD2" w:rsidRDefault="003E67A9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QUT Library or own laptops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:rsidR="003E67A9" w:rsidRPr="002B2CD2" w:rsidRDefault="003E67A9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E67A9" w:rsidRPr="002B2CD2" w:rsidTr="003E67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</w:tcBorders>
            <w:shd w:val="clear" w:color="auto" w:fill="auto"/>
          </w:tcPr>
          <w:p w:rsidR="003E67A9" w:rsidRPr="002B2CD2" w:rsidRDefault="003E67A9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</w:tcBorders>
            <w:shd w:val="clear" w:color="auto" w:fill="auto"/>
          </w:tcPr>
          <w:p w:rsidR="003E67A9" w:rsidRPr="006F1B96" w:rsidRDefault="003E67A9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自由上网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时间</w:t>
            </w:r>
          </w:p>
        </w:tc>
        <w:tc>
          <w:tcPr>
            <w:tcW w:w="3544" w:type="dxa"/>
            <w:tcBorders>
              <w:top w:val="nil"/>
            </w:tcBorders>
            <w:shd w:val="clear" w:color="auto" w:fill="auto"/>
          </w:tcPr>
          <w:p w:rsidR="003E67A9" w:rsidRPr="006F1B96" w:rsidRDefault="003E67A9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兰科技大学图书馆或使用自备电脑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3E67A9" w:rsidRPr="006F1B96" w:rsidRDefault="003E67A9" w:rsidP="0080138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</w:p>
        </w:tc>
      </w:tr>
    </w:tbl>
    <w:p w:rsidR="001972FA" w:rsidRPr="002B2CD2" w:rsidRDefault="001972FA" w:rsidP="0058490E">
      <w:pPr>
        <w:rPr>
          <w:rFonts w:asciiTheme="majorHAnsi" w:hAnsiTheme="majorHAnsi"/>
          <w:sz w:val="4"/>
          <w:szCs w:val="4"/>
          <w:lang w:eastAsia="zh-CN"/>
        </w:rPr>
      </w:pPr>
    </w:p>
    <w:tbl>
      <w:tblPr>
        <w:tblStyle w:val="Style1"/>
        <w:tblW w:w="14000" w:type="dxa"/>
        <w:tblLook w:val="04A0" w:firstRow="1" w:lastRow="0" w:firstColumn="1" w:lastColumn="0" w:noHBand="0" w:noVBand="1"/>
      </w:tblPr>
      <w:tblGrid>
        <w:gridCol w:w="2518"/>
        <w:gridCol w:w="4961"/>
        <w:gridCol w:w="3544"/>
        <w:gridCol w:w="2977"/>
      </w:tblGrid>
      <w:tr w:rsidR="0058490E" w:rsidRPr="002B2CD2" w:rsidTr="003E67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0" w:type="dxa"/>
            <w:gridSpan w:val="4"/>
          </w:tcPr>
          <w:p w:rsidR="00390333" w:rsidRPr="002B2CD2" w:rsidRDefault="0058490E" w:rsidP="00D0636E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 xml:space="preserve">Wednesday </w:t>
            </w:r>
            <w:r w:rsidR="00D0636E">
              <w:rPr>
                <w:rFonts w:asciiTheme="majorHAnsi" w:hAnsiTheme="majorHAnsi"/>
              </w:rPr>
              <w:t xml:space="preserve">5 </w:t>
            </w:r>
            <w:r w:rsidR="00F31CBE" w:rsidRPr="002B2CD2">
              <w:rPr>
                <w:rFonts w:asciiTheme="majorHAnsi" w:hAnsiTheme="majorHAnsi"/>
              </w:rPr>
              <w:t>August</w:t>
            </w:r>
            <w:r w:rsidR="002B2CD2">
              <w:rPr>
                <w:rFonts w:asciiTheme="majorHAnsi" w:hAnsiTheme="majorHAnsi"/>
              </w:rPr>
              <w:t xml:space="preserve"> 201</w:t>
            </w:r>
            <w:r w:rsidR="00D0636E">
              <w:rPr>
                <w:rFonts w:asciiTheme="majorHAnsi" w:hAnsiTheme="majorHAnsi"/>
              </w:rPr>
              <w:t>5</w:t>
            </w:r>
            <w:r w:rsidR="00EA1319">
              <w:rPr>
                <w:rFonts w:asciiTheme="majorHAnsi" w:hAnsiTheme="majorHAnsi" w:hint="eastAsia"/>
                <w:lang w:eastAsia="zh-CN"/>
              </w:rPr>
              <w:t xml:space="preserve">   </w:t>
            </w:r>
          </w:p>
        </w:tc>
      </w:tr>
      <w:tr w:rsidR="003E67A9" w:rsidRPr="002B2CD2" w:rsidTr="003E67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3E67A9" w:rsidRPr="002B2CD2" w:rsidRDefault="003E67A9" w:rsidP="00D060C2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9:00 – </w:t>
            </w:r>
            <w:r w:rsidRPr="002B2CD2">
              <w:rPr>
                <w:rFonts w:asciiTheme="majorHAnsi" w:eastAsia="MS Mincho" w:hAnsiTheme="majorHAnsi" w:cs="MS Mincho"/>
              </w:rPr>
              <w:t>中午</w:t>
            </w:r>
            <w:r w:rsidRPr="002B2CD2">
              <w:rPr>
                <w:rFonts w:asciiTheme="majorHAnsi" w:hAnsiTheme="majorHAnsi"/>
              </w:rPr>
              <w:t>12:00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3E67A9" w:rsidRPr="002B2CD2" w:rsidRDefault="003E67A9" w:rsidP="00A14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Presentation: Disability Issues and Services in Australia</w:t>
            </w:r>
          </w:p>
        </w:tc>
        <w:tc>
          <w:tcPr>
            <w:tcW w:w="6521" w:type="dxa"/>
            <w:gridSpan w:val="2"/>
            <w:tcBorders>
              <w:bottom w:val="nil"/>
            </w:tcBorders>
            <w:shd w:val="clear" w:color="auto" w:fill="auto"/>
          </w:tcPr>
          <w:p w:rsidR="003E67A9" w:rsidRPr="002B2CD2" w:rsidRDefault="003E67A9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Institute of Health and Biomedical Innovation</w:t>
            </w:r>
          </w:p>
        </w:tc>
      </w:tr>
      <w:tr w:rsidR="003E67A9" w:rsidRPr="002B2CD2" w:rsidTr="003E67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E67A9" w:rsidRPr="002B2CD2" w:rsidRDefault="003E67A9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E67A9" w:rsidRPr="006F1B96" w:rsidRDefault="003E67A9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演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讲：澳大利亚的残疾人问题及服务</w:t>
            </w:r>
          </w:p>
        </w:tc>
        <w:tc>
          <w:tcPr>
            <w:tcW w:w="6521" w:type="dxa"/>
            <w:gridSpan w:val="2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E67A9" w:rsidRPr="006F1B96" w:rsidRDefault="003E67A9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健康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暨生物医学创新研究所</w:t>
            </w:r>
          </w:p>
        </w:tc>
      </w:tr>
      <w:tr w:rsidR="003E67A9" w:rsidRPr="002B2CD2" w:rsidTr="003E67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3E67A9" w:rsidRPr="002B2CD2" w:rsidRDefault="003E67A9" w:rsidP="00D060C2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中午</w:t>
            </w:r>
            <w:r w:rsidRPr="002B2CD2">
              <w:rPr>
                <w:rFonts w:asciiTheme="majorHAnsi" w:hAnsiTheme="majorHAnsi"/>
              </w:rPr>
              <w:t xml:space="preserve">12:00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1:00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3E67A9" w:rsidRPr="002B2CD2" w:rsidRDefault="003E67A9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Lunch Break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DBE5F1" w:themeFill="accent1" w:themeFillTint="33"/>
          </w:tcPr>
          <w:p w:rsidR="003E67A9" w:rsidRPr="002B2CD2" w:rsidRDefault="003E67A9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977" w:type="dxa"/>
            <w:tcBorders>
              <w:bottom w:val="nil"/>
            </w:tcBorders>
            <w:shd w:val="clear" w:color="auto" w:fill="DBE5F1" w:themeFill="accent1" w:themeFillTint="33"/>
          </w:tcPr>
          <w:p w:rsidR="003E67A9" w:rsidRPr="002B2CD2" w:rsidRDefault="003E67A9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E67A9" w:rsidRPr="002B2CD2" w:rsidTr="003E67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3E67A9" w:rsidRPr="002B2CD2" w:rsidRDefault="003E67A9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3E67A9" w:rsidRPr="002B2CD2" w:rsidRDefault="00A42B81" w:rsidP="00A42B8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 w:cs="MS Mincho" w:hint="eastAsia"/>
                <w:lang w:eastAsia="zh-CN"/>
              </w:rPr>
              <w:t>自由午餐时间</w:t>
            </w:r>
          </w:p>
        </w:tc>
        <w:tc>
          <w:tcPr>
            <w:tcW w:w="3544" w:type="dxa"/>
            <w:tcBorders>
              <w:top w:val="nil"/>
              <w:bottom w:val="single" w:sz="8" w:space="0" w:color="7BA0CD" w:themeColor="accent1" w:themeTint="BF"/>
            </w:tcBorders>
          </w:tcPr>
          <w:p w:rsidR="003E67A9" w:rsidRPr="002B2CD2" w:rsidRDefault="003E67A9" w:rsidP="0058490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977" w:type="dxa"/>
            <w:tcBorders>
              <w:top w:val="nil"/>
              <w:bottom w:val="single" w:sz="8" w:space="0" w:color="7BA0CD" w:themeColor="accent1" w:themeTint="BF"/>
            </w:tcBorders>
          </w:tcPr>
          <w:p w:rsidR="003E67A9" w:rsidRPr="002B2CD2" w:rsidRDefault="003E67A9" w:rsidP="0058490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E67A9" w:rsidRPr="002B2CD2" w:rsidTr="003E67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3E67A9" w:rsidRPr="002B2CD2" w:rsidRDefault="003E67A9" w:rsidP="00D060C2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1:00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3E67A9" w:rsidRPr="002B2CD2" w:rsidRDefault="003E67A9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Leadership in the Health Sector</w:t>
            </w:r>
          </w:p>
        </w:tc>
        <w:tc>
          <w:tcPr>
            <w:tcW w:w="6521" w:type="dxa"/>
            <w:gridSpan w:val="2"/>
            <w:tcBorders>
              <w:bottom w:val="nil"/>
            </w:tcBorders>
            <w:shd w:val="clear" w:color="auto" w:fill="auto"/>
          </w:tcPr>
          <w:p w:rsidR="003E67A9" w:rsidRPr="002B2CD2" w:rsidRDefault="003E67A9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Institute of Health and Biomedical Innovation</w:t>
            </w:r>
          </w:p>
        </w:tc>
      </w:tr>
      <w:tr w:rsidR="003E67A9" w:rsidRPr="002B2CD2" w:rsidTr="003E67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E67A9" w:rsidRPr="002B2CD2" w:rsidRDefault="003E67A9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E67A9" w:rsidRPr="006F1B96" w:rsidRDefault="003E67A9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2B2CD2">
              <w:rPr>
                <w:rFonts w:asciiTheme="majorHAnsi" w:eastAsia="PMingLiU" w:hAnsiTheme="majorHAnsi" w:cs="PMingLiU"/>
                <w:lang w:eastAsia="zh-CN"/>
              </w:rPr>
              <w:t>卫生领域的领导力</w:t>
            </w:r>
          </w:p>
        </w:tc>
        <w:tc>
          <w:tcPr>
            <w:tcW w:w="6521" w:type="dxa"/>
            <w:gridSpan w:val="2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E67A9" w:rsidRPr="006F1B96" w:rsidRDefault="003E67A9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健康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暨生物医学创新研究所</w:t>
            </w:r>
          </w:p>
        </w:tc>
      </w:tr>
      <w:tr w:rsidR="003E67A9" w:rsidRPr="002B2CD2" w:rsidTr="003E67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3E67A9" w:rsidRPr="002B2CD2" w:rsidRDefault="003E67A9" w:rsidP="00D060C2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 –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5:00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3E67A9" w:rsidRPr="002B2CD2" w:rsidRDefault="003E67A9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Personal Time to access QUT Internet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DBE5F1" w:themeFill="accent1" w:themeFillTint="33"/>
          </w:tcPr>
          <w:p w:rsidR="003E67A9" w:rsidRPr="002B2CD2" w:rsidRDefault="003E67A9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QUT Library or own laptops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DBE5F1" w:themeFill="accent1" w:themeFillTint="33"/>
          </w:tcPr>
          <w:p w:rsidR="003E67A9" w:rsidRPr="002B2CD2" w:rsidRDefault="003E67A9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E67A9" w:rsidRPr="002B2CD2" w:rsidTr="003E67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</w:tcBorders>
          </w:tcPr>
          <w:p w:rsidR="003E67A9" w:rsidRPr="002B2CD2" w:rsidRDefault="003E67A9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3E67A9" w:rsidRPr="006F1B96" w:rsidRDefault="003E67A9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自由上网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时间</w:t>
            </w:r>
          </w:p>
        </w:tc>
        <w:tc>
          <w:tcPr>
            <w:tcW w:w="3544" w:type="dxa"/>
            <w:tcBorders>
              <w:top w:val="nil"/>
            </w:tcBorders>
          </w:tcPr>
          <w:p w:rsidR="003E67A9" w:rsidRPr="006F1B96" w:rsidRDefault="003E67A9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兰科技大学图书馆或使用自备电脑</w:t>
            </w:r>
          </w:p>
        </w:tc>
        <w:tc>
          <w:tcPr>
            <w:tcW w:w="2977" w:type="dxa"/>
            <w:tcBorders>
              <w:top w:val="nil"/>
            </w:tcBorders>
          </w:tcPr>
          <w:p w:rsidR="003E67A9" w:rsidRPr="002B2CD2" w:rsidRDefault="003E67A9" w:rsidP="0080138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</w:p>
        </w:tc>
      </w:tr>
    </w:tbl>
    <w:p w:rsidR="0058490E" w:rsidRPr="002B2CD2" w:rsidRDefault="0058490E" w:rsidP="0058490E">
      <w:pPr>
        <w:rPr>
          <w:rFonts w:asciiTheme="majorHAnsi" w:hAnsiTheme="majorHAnsi"/>
          <w:sz w:val="16"/>
          <w:szCs w:val="16"/>
          <w:lang w:eastAsia="zh-CN"/>
        </w:rPr>
      </w:pPr>
    </w:p>
    <w:tbl>
      <w:tblPr>
        <w:tblStyle w:val="Style1"/>
        <w:tblW w:w="14000" w:type="dxa"/>
        <w:tblLook w:val="04A0" w:firstRow="1" w:lastRow="0" w:firstColumn="1" w:lastColumn="0" w:noHBand="0" w:noVBand="1"/>
      </w:tblPr>
      <w:tblGrid>
        <w:gridCol w:w="2518"/>
        <w:gridCol w:w="4961"/>
        <w:gridCol w:w="3544"/>
        <w:gridCol w:w="2977"/>
      </w:tblGrid>
      <w:tr w:rsidR="0058490E" w:rsidRPr="002B2CD2" w:rsidTr="003E67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0" w:type="dxa"/>
            <w:gridSpan w:val="4"/>
          </w:tcPr>
          <w:p w:rsidR="00390333" w:rsidRPr="002B2CD2" w:rsidRDefault="0058490E" w:rsidP="00D0636E">
            <w:pPr>
              <w:rPr>
                <w:rFonts w:asciiTheme="majorHAnsi" w:hAnsiTheme="majorHAnsi"/>
                <w:lang w:eastAsia="zh-CN"/>
              </w:rPr>
            </w:pPr>
            <w:r w:rsidRPr="002B2CD2">
              <w:rPr>
                <w:rFonts w:asciiTheme="majorHAnsi" w:hAnsiTheme="majorHAnsi"/>
              </w:rPr>
              <w:t xml:space="preserve">Thursday </w:t>
            </w:r>
            <w:r w:rsidR="00D0636E">
              <w:rPr>
                <w:rFonts w:asciiTheme="majorHAnsi" w:hAnsiTheme="majorHAnsi"/>
              </w:rPr>
              <w:t>6</w:t>
            </w:r>
            <w:r w:rsidR="00F31CBE" w:rsidRPr="002B2CD2">
              <w:rPr>
                <w:rFonts w:asciiTheme="majorHAnsi" w:hAnsiTheme="majorHAnsi"/>
              </w:rPr>
              <w:t xml:space="preserve"> August</w:t>
            </w:r>
            <w:r w:rsidR="002B2CD2">
              <w:rPr>
                <w:rFonts w:asciiTheme="majorHAnsi" w:hAnsiTheme="majorHAnsi"/>
              </w:rPr>
              <w:t xml:space="preserve"> 201</w:t>
            </w:r>
            <w:r w:rsidR="00D0636E">
              <w:rPr>
                <w:rFonts w:asciiTheme="majorHAnsi" w:hAnsiTheme="majorHAnsi"/>
              </w:rPr>
              <w:t>5</w:t>
            </w:r>
            <w:r w:rsidR="00EA1319">
              <w:rPr>
                <w:rFonts w:asciiTheme="majorHAnsi" w:hAnsiTheme="majorHAnsi" w:hint="eastAsia"/>
                <w:lang w:eastAsia="zh-CN"/>
              </w:rPr>
              <w:t xml:space="preserve">  </w:t>
            </w:r>
          </w:p>
        </w:tc>
      </w:tr>
      <w:tr w:rsidR="003E67A9" w:rsidRPr="002B2CD2" w:rsidTr="003E67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3E67A9" w:rsidRPr="002B2CD2" w:rsidRDefault="003E67A9" w:rsidP="00D060C2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9:00 – </w:t>
            </w: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>10:00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3E67A9" w:rsidRPr="002B2CD2" w:rsidRDefault="003E67A9" w:rsidP="00C93C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Session: Program Evaluation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auto"/>
          </w:tcPr>
          <w:p w:rsidR="003E67A9" w:rsidRPr="002B2CD2" w:rsidRDefault="003E67A9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Kelvin Grove Campus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:rsidR="003E67A9" w:rsidRPr="002B2CD2" w:rsidRDefault="003E67A9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E67A9" w:rsidRPr="002B2CD2" w:rsidTr="003E67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E67A9" w:rsidRPr="002B2CD2" w:rsidRDefault="003E67A9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E67A9" w:rsidRPr="006F1B96" w:rsidRDefault="003E67A9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活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动：项目评估</w:t>
            </w:r>
          </w:p>
        </w:tc>
        <w:tc>
          <w:tcPr>
            <w:tcW w:w="3544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E67A9" w:rsidRPr="006F1B96" w:rsidRDefault="003E67A9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Kelvin Grove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校区</w:t>
            </w:r>
          </w:p>
        </w:tc>
        <w:tc>
          <w:tcPr>
            <w:tcW w:w="2977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E67A9" w:rsidRPr="002B2CD2" w:rsidRDefault="003E67A9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E67A9" w:rsidRPr="002B2CD2" w:rsidTr="003E67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3E67A9" w:rsidRPr="002B2CD2" w:rsidRDefault="003E67A9" w:rsidP="002B2CD2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>10:00 –</w:t>
            </w:r>
            <w:r w:rsidRPr="002B2CD2">
              <w:rPr>
                <w:rFonts w:asciiTheme="majorHAnsi" w:eastAsia="MS Mincho" w:hAnsiTheme="majorHAnsi" w:cs="MS Mincho"/>
              </w:rPr>
              <w:t>上</w:t>
            </w:r>
            <w:r w:rsidRPr="002B2CD2">
              <w:rPr>
                <w:rFonts w:asciiTheme="majorHAnsi" w:hAnsiTheme="majorHAnsi"/>
              </w:rPr>
              <w:t>11:</w:t>
            </w:r>
            <w:r w:rsidR="002B2CD2" w:rsidRPr="002B2CD2">
              <w:rPr>
                <w:rFonts w:asciiTheme="majorHAnsi" w:hAnsiTheme="majorHAnsi"/>
              </w:rPr>
              <w:t>0</w:t>
            </w:r>
            <w:r w:rsidRPr="002B2CD2">
              <w:rPr>
                <w:rFonts w:asciiTheme="majorHAnsi" w:hAnsiTheme="majorHAnsi"/>
              </w:rPr>
              <w:t>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3E67A9" w:rsidRPr="002B2CD2" w:rsidRDefault="003E67A9" w:rsidP="00C93C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Group Presentation Preparation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DBE5F1" w:themeFill="accent1" w:themeFillTint="33"/>
          </w:tcPr>
          <w:p w:rsidR="003E67A9" w:rsidRPr="002B2CD2" w:rsidRDefault="003E67A9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Kelvin Grove Campus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DBE5F1" w:themeFill="accent1" w:themeFillTint="33"/>
          </w:tcPr>
          <w:p w:rsidR="003E67A9" w:rsidRPr="002B2CD2" w:rsidRDefault="003E67A9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E67A9" w:rsidRPr="002B2CD2" w:rsidTr="003E67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3E67A9" w:rsidRPr="002B2CD2" w:rsidRDefault="003E67A9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3E67A9" w:rsidRPr="006F1B96" w:rsidRDefault="003E67A9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集体演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讲准备</w:t>
            </w:r>
          </w:p>
        </w:tc>
        <w:tc>
          <w:tcPr>
            <w:tcW w:w="3544" w:type="dxa"/>
            <w:tcBorders>
              <w:top w:val="nil"/>
              <w:bottom w:val="single" w:sz="8" w:space="0" w:color="7BA0CD" w:themeColor="accent1" w:themeTint="BF"/>
            </w:tcBorders>
          </w:tcPr>
          <w:p w:rsidR="003E67A9" w:rsidRPr="006F1B96" w:rsidRDefault="003E67A9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Kelvin Grove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校区</w:t>
            </w:r>
          </w:p>
        </w:tc>
        <w:tc>
          <w:tcPr>
            <w:tcW w:w="2977" w:type="dxa"/>
            <w:tcBorders>
              <w:top w:val="nil"/>
              <w:bottom w:val="single" w:sz="8" w:space="0" w:color="7BA0CD" w:themeColor="accent1" w:themeTint="BF"/>
            </w:tcBorders>
          </w:tcPr>
          <w:p w:rsidR="003E67A9" w:rsidRPr="002B2CD2" w:rsidRDefault="003E67A9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E67A9" w:rsidRPr="002B2CD2" w:rsidTr="003E67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3E67A9" w:rsidRPr="002B2CD2" w:rsidRDefault="002B2CD2" w:rsidP="00C93CF3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上午</w:t>
            </w:r>
            <w:r w:rsidRPr="002B2CD2">
              <w:rPr>
                <w:rFonts w:asciiTheme="majorHAnsi" w:hAnsiTheme="majorHAnsi"/>
              </w:rPr>
              <w:t xml:space="preserve">11:00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1:00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3E67A9" w:rsidRPr="002B2CD2" w:rsidRDefault="003E67A9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 xml:space="preserve">Heart Foundation – cardiovascular disease 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auto"/>
          </w:tcPr>
          <w:p w:rsidR="003E67A9" w:rsidRPr="002B2CD2" w:rsidRDefault="003E67A9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Kelvin Grove Campus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:rsidR="003E67A9" w:rsidRPr="002B2CD2" w:rsidRDefault="003E67A9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E67A9" w:rsidRPr="002B2CD2" w:rsidTr="003E67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E67A9" w:rsidRPr="002B2CD2" w:rsidRDefault="003E67A9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E67A9" w:rsidRPr="006F1B96" w:rsidRDefault="003E67A9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心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脏基金会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——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心血管疾病</w:t>
            </w:r>
          </w:p>
        </w:tc>
        <w:tc>
          <w:tcPr>
            <w:tcW w:w="3544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E67A9" w:rsidRPr="006F1B96" w:rsidRDefault="003E67A9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Kelvin Grove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校区</w:t>
            </w:r>
          </w:p>
        </w:tc>
        <w:tc>
          <w:tcPr>
            <w:tcW w:w="2977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E67A9" w:rsidRPr="002B2CD2" w:rsidRDefault="003E67A9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E67A9" w:rsidRPr="002B2CD2" w:rsidTr="003E67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3E67A9" w:rsidRPr="002B2CD2" w:rsidRDefault="003E67A9" w:rsidP="00D060C2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 xml:space="preserve">1:00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2:00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3E67A9" w:rsidRPr="002B2CD2" w:rsidRDefault="003E67A9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Lunch Break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DBE5F1" w:themeFill="accent1" w:themeFillTint="33"/>
          </w:tcPr>
          <w:p w:rsidR="003E67A9" w:rsidRPr="002B2CD2" w:rsidRDefault="003E67A9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977" w:type="dxa"/>
            <w:tcBorders>
              <w:bottom w:val="nil"/>
            </w:tcBorders>
            <w:shd w:val="clear" w:color="auto" w:fill="DBE5F1" w:themeFill="accent1" w:themeFillTint="33"/>
          </w:tcPr>
          <w:p w:rsidR="003E67A9" w:rsidRPr="002B2CD2" w:rsidRDefault="003E67A9" w:rsidP="005849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E67A9" w:rsidRPr="002B2CD2" w:rsidTr="003E67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</w:tcPr>
          <w:p w:rsidR="003E67A9" w:rsidRPr="002B2CD2" w:rsidRDefault="003E67A9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</w:tcPr>
          <w:p w:rsidR="003E67A9" w:rsidRPr="006F1B96" w:rsidRDefault="00A42B81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>
              <w:rPr>
                <w:rFonts w:asciiTheme="majorHAnsi" w:eastAsia="PMingLiU" w:hAnsiTheme="majorHAnsi" w:cs="PMingLiU"/>
                <w:lang w:eastAsia="zh-CN"/>
              </w:rPr>
              <w:t>自由午餐时间</w:t>
            </w:r>
          </w:p>
        </w:tc>
        <w:tc>
          <w:tcPr>
            <w:tcW w:w="3544" w:type="dxa"/>
            <w:tcBorders>
              <w:top w:val="nil"/>
              <w:bottom w:val="single" w:sz="8" w:space="0" w:color="7BA0CD" w:themeColor="accent1" w:themeTint="BF"/>
            </w:tcBorders>
          </w:tcPr>
          <w:p w:rsidR="003E67A9" w:rsidRPr="006F1B96" w:rsidRDefault="003E67A9" w:rsidP="0058490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</w:p>
        </w:tc>
        <w:tc>
          <w:tcPr>
            <w:tcW w:w="2977" w:type="dxa"/>
            <w:tcBorders>
              <w:top w:val="nil"/>
              <w:bottom w:val="single" w:sz="8" w:space="0" w:color="7BA0CD" w:themeColor="accent1" w:themeTint="BF"/>
            </w:tcBorders>
          </w:tcPr>
          <w:p w:rsidR="003E67A9" w:rsidRPr="002B2CD2" w:rsidRDefault="003E67A9" w:rsidP="0058490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D0636E" w:rsidRPr="002B2CD2" w:rsidTr="003E67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D0636E" w:rsidRPr="002B2CD2" w:rsidRDefault="00D0636E" w:rsidP="00D060C2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lastRenderedPageBreak/>
              <w:t>下午</w:t>
            </w:r>
            <w:r w:rsidRPr="002B2CD2">
              <w:rPr>
                <w:rFonts w:asciiTheme="majorHAnsi" w:hAnsiTheme="majorHAnsi"/>
              </w:rPr>
              <w:t xml:space="preserve">2:00 – 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D0636E" w:rsidRPr="002B2CD2" w:rsidRDefault="00D0636E" w:rsidP="003A1C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Student Final Presentations and Feedback Session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auto"/>
          </w:tcPr>
          <w:p w:rsidR="00D0636E" w:rsidRPr="002B2CD2" w:rsidRDefault="00D0636E" w:rsidP="00620B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Kelvin Grove Campus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:rsidR="00D0636E" w:rsidRPr="002B2CD2" w:rsidRDefault="00D0636E" w:rsidP="00A145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D0636E" w:rsidRPr="002B2CD2" w:rsidTr="003E67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0636E" w:rsidRPr="002B2CD2" w:rsidRDefault="00D0636E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0636E" w:rsidRPr="006F1B96" w:rsidRDefault="00D0636E" w:rsidP="003A1C8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学生最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终报告及反馈</w:t>
            </w:r>
          </w:p>
        </w:tc>
        <w:tc>
          <w:tcPr>
            <w:tcW w:w="3544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0636E" w:rsidRPr="006F1B96" w:rsidRDefault="00D0636E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Kelvin Grove</w:t>
            </w:r>
            <w:r w:rsidRPr="006F1B96">
              <w:rPr>
                <w:rFonts w:asciiTheme="majorHAnsi" w:eastAsia="PMingLiU" w:hAnsiTheme="majorHAnsi" w:cs="PMingLiU"/>
                <w:lang w:eastAsia="zh-CN"/>
              </w:rPr>
              <w:t>校区</w:t>
            </w:r>
          </w:p>
        </w:tc>
        <w:tc>
          <w:tcPr>
            <w:tcW w:w="2977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D0636E" w:rsidRPr="002B2CD2" w:rsidRDefault="00D0636E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D0636E" w:rsidRPr="002B2CD2" w:rsidTr="003E67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DBE5F1" w:themeFill="accent1" w:themeFillTint="33"/>
          </w:tcPr>
          <w:p w:rsidR="00D0636E" w:rsidRPr="002B2CD2" w:rsidRDefault="00D0636E" w:rsidP="00D060C2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4:00 –</w:t>
            </w:r>
            <w:r w:rsidRPr="002B2CD2">
              <w:rPr>
                <w:rFonts w:asciiTheme="majorHAnsi" w:eastAsia="MS Mincho" w:hAnsiTheme="majorHAnsi" w:cs="MS Mincho"/>
              </w:rPr>
              <w:t>下午</w:t>
            </w:r>
            <w:r w:rsidRPr="002B2CD2">
              <w:rPr>
                <w:rFonts w:asciiTheme="majorHAnsi" w:hAnsiTheme="majorHAnsi"/>
              </w:rPr>
              <w:t>5:00</w:t>
            </w:r>
          </w:p>
        </w:tc>
        <w:tc>
          <w:tcPr>
            <w:tcW w:w="4961" w:type="dxa"/>
            <w:tcBorders>
              <w:bottom w:val="nil"/>
            </w:tcBorders>
            <w:shd w:val="clear" w:color="auto" w:fill="DBE5F1" w:themeFill="accent1" w:themeFillTint="33"/>
          </w:tcPr>
          <w:p w:rsidR="00D0636E" w:rsidRPr="002B2CD2" w:rsidRDefault="00D0636E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Independent Personal Time to access QUT Internet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DBE5F1" w:themeFill="accent1" w:themeFillTint="33"/>
          </w:tcPr>
          <w:p w:rsidR="00D0636E" w:rsidRPr="002B2CD2" w:rsidRDefault="00D0636E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>QUT Library or own laptops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DBE5F1" w:themeFill="accent1" w:themeFillTint="33"/>
          </w:tcPr>
          <w:p w:rsidR="00D0636E" w:rsidRPr="002B2CD2" w:rsidRDefault="00D0636E" w:rsidP="00801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D0636E" w:rsidRPr="002B2CD2" w:rsidTr="003E67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</w:tcBorders>
          </w:tcPr>
          <w:p w:rsidR="00D0636E" w:rsidRPr="002B2CD2" w:rsidRDefault="00D0636E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</w:tcBorders>
          </w:tcPr>
          <w:p w:rsidR="00D0636E" w:rsidRPr="006F1B96" w:rsidRDefault="00D0636E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自由上网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时间</w:t>
            </w:r>
          </w:p>
        </w:tc>
        <w:tc>
          <w:tcPr>
            <w:tcW w:w="3544" w:type="dxa"/>
            <w:tcBorders>
              <w:top w:val="nil"/>
            </w:tcBorders>
          </w:tcPr>
          <w:p w:rsidR="00D0636E" w:rsidRPr="006F1B96" w:rsidRDefault="00D0636E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  <w:r w:rsidRPr="006F1B96">
              <w:rPr>
                <w:rFonts w:asciiTheme="majorHAnsi" w:eastAsia="PMingLiU" w:hAnsiTheme="majorHAnsi" w:cs="PMingLiU"/>
                <w:lang w:eastAsia="zh-CN"/>
              </w:rPr>
              <w:t>昆士</w:t>
            </w:r>
            <w:r w:rsidRPr="002B2CD2">
              <w:rPr>
                <w:rFonts w:asciiTheme="majorHAnsi" w:eastAsia="PMingLiU" w:hAnsiTheme="majorHAnsi" w:cs="PMingLiU"/>
                <w:lang w:eastAsia="zh-CN"/>
              </w:rPr>
              <w:t>兰科技大学图书馆或使用自备电脑</w:t>
            </w:r>
          </w:p>
        </w:tc>
        <w:tc>
          <w:tcPr>
            <w:tcW w:w="2977" w:type="dxa"/>
            <w:tcBorders>
              <w:top w:val="nil"/>
            </w:tcBorders>
          </w:tcPr>
          <w:p w:rsidR="00D0636E" w:rsidRPr="002B2CD2" w:rsidRDefault="00D0636E" w:rsidP="0080138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lang w:eastAsia="zh-CN"/>
              </w:rPr>
            </w:pPr>
          </w:p>
        </w:tc>
      </w:tr>
    </w:tbl>
    <w:p w:rsidR="0058490E" w:rsidRPr="002B2CD2" w:rsidRDefault="0058490E" w:rsidP="0058490E">
      <w:pPr>
        <w:rPr>
          <w:rFonts w:asciiTheme="majorHAnsi" w:hAnsiTheme="majorHAnsi"/>
          <w:sz w:val="16"/>
          <w:szCs w:val="16"/>
          <w:lang w:eastAsia="zh-CN"/>
        </w:rPr>
      </w:pPr>
    </w:p>
    <w:tbl>
      <w:tblPr>
        <w:tblStyle w:val="Style1"/>
        <w:tblW w:w="14000" w:type="dxa"/>
        <w:tblLook w:val="04A0" w:firstRow="1" w:lastRow="0" w:firstColumn="1" w:lastColumn="0" w:noHBand="0" w:noVBand="1"/>
      </w:tblPr>
      <w:tblGrid>
        <w:gridCol w:w="2518"/>
        <w:gridCol w:w="4961"/>
        <w:gridCol w:w="6521"/>
      </w:tblGrid>
      <w:tr w:rsidR="0058490E" w:rsidRPr="002B2CD2" w:rsidTr="003E67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0" w:type="dxa"/>
            <w:gridSpan w:val="3"/>
          </w:tcPr>
          <w:p w:rsidR="00390333" w:rsidRPr="002B2CD2" w:rsidRDefault="0058490E" w:rsidP="00D0636E">
            <w:pPr>
              <w:rPr>
                <w:rFonts w:asciiTheme="majorHAnsi" w:hAnsiTheme="majorHAnsi"/>
              </w:rPr>
            </w:pPr>
            <w:r w:rsidRPr="002B2CD2">
              <w:rPr>
                <w:rFonts w:asciiTheme="majorHAnsi" w:hAnsiTheme="majorHAnsi"/>
              </w:rPr>
              <w:t xml:space="preserve">Friday </w:t>
            </w:r>
            <w:r w:rsidR="00D0636E">
              <w:rPr>
                <w:rFonts w:asciiTheme="majorHAnsi" w:hAnsiTheme="majorHAnsi"/>
              </w:rPr>
              <w:t>7</w:t>
            </w:r>
            <w:r w:rsidR="00F31CBE" w:rsidRPr="002B2CD2">
              <w:rPr>
                <w:rFonts w:asciiTheme="majorHAnsi" w:hAnsiTheme="majorHAnsi"/>
              </w:rPr>
              <w:t xml:space="preserve"> August</w:t>
            </w:r>
            <w:r w:rsidR="002B2CD2">
              <w:rPr>
                <w:rFonts w:asciiTheme="majorHAnsi" w:hAnsiTheme="majorHAnsi"/>
              </w:rPr>
              <w:t xml:space="preserve"> 201</w:t>
            </w:r>
            <w:r w:rsidR="00D0636E">
              <w:rPr>
                <w:rFonts w:asciiTheme="majorHAnsi" w:hAnsiTheme="majorHAnsi"/>
              </w:rPr>
              <w:t>5</w:t>
            </w:r>
            <w:r w:rsidR="00EA1319">
              <w:rPr>
                <w:rFonts w:asciiTheme="majorHAnsi" w:hAnsiTheme="majorHAnsi" w:hint="eastAsia"/>
                <w:lang w:eastAsia="zh-CN"/>
              </w:rPr>
              <w:t xml:space="preserve">   </w:t>
            </w:r>
          </w:p>
        </w:tc>
      </w:tr>
      <w:tr w:rsidR="003E67A9" w:rsidRPr="002B2CD2" w:rsidTr="003E67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bottom w:val="nil"/>
            </w:tcBorders>
            <w:shd w:val="clear" w:color="auto" w:fill="auto"/>
          </w:tcPr>
          <w:p w:rsidR="003E67A9" w:rsidRPr="002B2CD2" w:rsidRDefault="003E67A9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:rsidR="003E67A9" w:rsidRPr="002B2CD2" w:rsidRDefault="00D0636E" w:rsidP="00F31C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Departure from Australia</w:t>
            </w:r>
            <w:bookmarkStart w:id="10" w:name="_GoBack"/>
            <w:bookmarkEnd w:id="10"/>
          </w:p>
        </w:tc>
        <w:tc>
          <w:tcPr>
            <w:tcW w:w="6521" w:type="dxa"/>
            <w:tcBorders>
              <w:bottom w:val="nil"/>
            </w:tcBorders>
            <w:shd w:val="clear" w:color="auto" w:fill="auto"/>
          </w:tcPr>
          <w:p w:rsidR="003E67A9" w:rsidRPr="002B2CD2" w:rsidRDefault="003E67A9" w:rsidP="00A558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3E67A9" w:rsidRPr="002B2CD2" w:rsidTr="003E67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E67A9" w:rsidRPr="002B2CD2" w:rsidRDefault="003E67A9" w:rsidP="00D060C2">
            <w:pPr>
              <w:rPr>
                <w:rFonts w:asciiTheme="majorHAnsi" w:hAnsiTheme="majorHAnsi"/>
              </w:rPr>
            </w:pPr>
          </w:p>
        </w:tc>
        <w:tc>
          <w:tcPr>
            <w:tcW w:w="496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E67A9" w:rsidRPr="006F1B96" w:rsidRDefault="003E67A9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</w:p>
        </w:tc>
        <w:tc>
          <w:tcPr>
            <w:tcW w:w="6521" w:type="dxa"/>
            <w:tcBorders>
              <w:top w:val="nil"/>
              <w:bottom w:val="single" w:sz="8" w:space="0" w:color="7BA0CD" w:themeColor="accent1" w:themeTint="BF"/>
            </w:tcBorders>
            <w:shd w:val="clear" w:color="auto" w:fill="auto"/>
          </w:tcPr>
          <w:p w:rsidR="003E67A9" w:rsidRPr="006F1B96" w:rsidRDefault="003E67A9" w:rsidP="00D060C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eastAsia="PMingLiU" w:hAnsiTheme="majorHAnsi" w:cs="PMingLiU"/>
                <w:lang w:eastAsia="zh-CN"/>
              </w:rPr>
            </w:pPr>
          </w:p>
        </w:tc>
      </w:tr>
    </w:tbl>
    <w:p w:rsidR="0058490E" w:rsidRPr="002B2CD2" w:rsidRDefault="0058490E" w:rsidP="00C5112D">
      <w:pPr>
        <w:rPr>
          <w:rFonts w:asciiTheme="majorHAnsi" w:hAnsiTheme="majorHAnsi"/>
          <w:b/>
          <w:sz w:val="10"/>
          <w:szCs w:val="10"/>
          <w:lang w:eastAsia="zh-CN"/>
        </w:rPr>
      </w:pPr>
    </w:p>
    <w:p w:rsidR="002B2CD2" w:rsidRDefault="002B2CD2" w:rsidP="00E55B57">
      <w:pPr>
        <w:spacing w:after="120" w:line="240" w:lineRule="auto"/>
        <w:rPr>
          <w:rFonts w:asciiTheme="majorHAnsi" w:hAnsiTheme="majorHAnsi"/>
          <w:b/>
          <w:sz w:val="20"/>
          <w:szCs w:val="10"/>
          <w:lang w:eastAsia="zh-CN"/>
        </w:rPr>
      </w:pPr>
      <w:r w:rsidRPr="002B2CD2">
        <w:rPr>
          <w:rFonts w:asciiTheme="majorHAnsi" w:hAnsiTheme="majorHAnsi"/>
          <w:b/>
          <w:sz w:val="20"/>
          <w:szCs w:val="10"/>
        </w:rPr>
        <w:t>Note: This program is a draft only and is subject to change.</w:t>
      </w:r>
    </w:p>
    <w:p w:rsidR="00E55B57" w:rsidRPr="002B2CD2" w:rsidRDefault="00E55B57" w:rsidP="00E55B57">
      <w:pPr>
        <w:spacing w:after="120" w:line="240" w:lineRule="auto"/>
        <w:rPr>
          <w:rFonts w:asciiTheme="majorHAnsi" w:hAnsiTheme="majorHAnsi"/>
          <w:b/>
          <w:sz w:val="20"/>
          <w:szCs w:val="10"/>
          <w:lang w:eastAsia="zh-CN"/>
        </w:rPr>
      </w:pPr>
      <w:r>
        <w:rPr>
          <w:rFonts w:asciiTheme="majorHAnsi" w:hAnsiTheme="majorHAnsi" w:hint="eastAsia"/>
          <w:b/>
          <w:sz w:val="20"/>
          <w:szCs w:val="10"/>
          <w:lang w:eastAsia="zh-CN"/>
        </w:rPr>
        <w:t>注：此安排为项目初稿，可能会有所改动</w:t>
      </w:r>
    </w:p>
    <w:sectPr w:rsidR="00E55B57" w:rsidRPr="002B2CD2" w:rsidSect="00D060C2">
      <w:headerReference w:type="default" r:id="rId8"/>
      <w:footerReference w:type="default" r:id="rId9"/>
      <w:pgSz w:w="16838" w:h="11906" w:orient="landscape"/>
      <w:pgMar w:top="539" w:right="1440" w:bottom="851" w:left="1440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9E7" w:rsidRDefault="00A379E7" w:rsidP="00CB2CC2">
      <w:pPr>
        <w:spacing w:after="0" w:line="240" w:lineRule="auto"/>
      </w:pPr>
      <w:r>
        <w:separator/>
      </w:r>
    </w:p>
  </w:endnote>
  <w:endnote w:type="continuationSeparator" w:id="0">
    <w:p w:rsidR="00A379E7" w:rsidRDefault="00A379E7" w:rsidP="00CB2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808080" w:themeColor="background1" w:themeShade="80"/>
      </w:rPr>
      <w:id w:val="4266938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79E7" w:rsidRDefault="00A379E7">
        <w:pPr>
          <w:pStyle w:val="Footer"/>
          <w:jc w:val="right"/>
          <w:rPr>
            <w:color w:val="808080" w:themeColor="background1" w:themeShade="80"/>
          </w:rPr>
        </w:pPr>
        <w:r>
          <w:rPr>
            <w:rFonts w:asciiTheme="majorHAnsi" w:hAnsiTheme="majorHAnsi"/>
            <w:noProof/>
            <w:color w:val="808080" w:themeColor="background1" w:themeShade="80"/>
            <w:kern w:val="24"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-167005</wp:posOffset>
                  </wp:positionH>
                  <wp:positionV relativeFrom="paragraph">
                    <wp:posOffset>153670</wp:posOffset>
                  </wp:positionV>
                  <wp:extent cx="1271905" cy="254635"/>
                  <wp:effectExtent l="0" t="0" r="4445" b="0"/>
                  <wp:wrapNone/>
                  <wp:docPr id="30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71905" cy="254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379E7" w:rsidRPr="00D060C2" w:rsidRDefault="00A379E7" w:rsidP="00D060C2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rFonts w:asciiTheme="majorHAnsi" w:hAnsiTheme="majorHAnsi"/>
                                  <w:color w:val="808080" w:themeColor="background1" w:themeShade="80"/>
                                </w:rPr>
                              </w:pPr>
                              <w:r w:rsidRPr="00D060C2">
                                <w:rPr>
                                  <w:rFonts w:asciiTheme="majorHAnsi" w:hAnsiTheme="majorHAnsi" w:cstheme="minorBidi"/>
                                  <w:color w:val="808080" w:themeColor="background1" w:themeShade="80"/>
                                  <w:kern w:val="24"/>
                                  <w:sz w:val="20"/>
                                  <w:szCs w:val="20"/>
                                </w:rPr>
                                <w:t>CRICOS No. 00213J</w:t>
                              </w:r>
                            </w:p>
                            <w:p w:rsidR="00A379E7" w:rsidRDefault="00A379E7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-13.15pt;margin-top:12.1pt;width:100.15pt;height:20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pmIgIAAB0EAAAOAAAAZHJzL2Uyb0RvYy54bWysU9tu2zAMfR+wfxD0vthxk6Yx4hRdugwD&#10;ugvQ7gNkWY6FSaImKbGzry8lp2m2vQ3zgyCa5OHhIbW6HbQiB+G8BFPR6SSnRBgOjTS7in5/2r67&#10;ocQHZhqmwIiKHoWnt+u3b1a9LUUBHahGOIIgxpe9rWgXgi2zzPNOaOYnYIVBZwtOs4Cm22WNYz2i&#10;a5UVeX6d9eAa64AL7/Hv/eik64TftoKHr23rRSCqosgtpNOls45ntl6xcueY7SQ/0WD/wEIzabDo&#10;GeqeBUb2Tv4FpSV34KENEw46g7aVXKQesJtp/kc3jx2zIvWC4nh7lsn/P1j+5fDNEdlU9CpfUGKY&#10;xiE9iSGQ9zCQIurTW19i2KPFwDDgb5xz6tXbB+A/PDGw6ZjZiTvnoO8Ea5DfNGZmF6kjjo8gdf8Z&#10;GizD9gES0NA6HcVDOQii45yO59lEKjyWLBbTZT6nhKOvmM+ur+apBCtfsq3z4aMATeKlog5nn9DZ&#10;4cGHyIaVLyGxmAclm61UKhluV2+UIweGe7JN3wn9tzBlSF/R5byYJ2QDMT+tkJYB91hJXdGbPH4x&#10;nZVRjQ+mSffApBrvyESZkzxRkVGbMNQDBkbNamiOKJSDcV/xfeGlA/eLkh53taL+5545QYn6ZFDs&#10;5XQ2i8udjNl8UaDhLj31pYcZjlAVDZSM101IDyLyNXCHQ2ll0uuVyYkr7mCS8fRe4pJf2inq9VWv&#10;nwEAAP//AwBQSwMEFAAGAAgAAAAhAFESemDeAAAACQEAAA8AAABkcnMvZG93bnJldi54bWxMj9FO&#10;g0AQRd9N/IfNmPhi2kWKoJShURNNX1v7AQs7BVJ2lrDbQv/e7ZM+Tubk3nOLzWx6caHRdZYRnpcR&#10;COLa6o4bhMPP1+IVhPOKteotE8KVHGzK+7tC5dpOvKPL3jcihLDLFULr/ZBL6eqWjHJLOxCH39GO&#10;Rvlwjo3Uo5pCuOllHEWpNKrj0NCqgT5bqk/7s0E4bqenl7ep+vaHbJekH6rLKntFfHyY39cgPM3+&#10;D4abflCHMjhV9szaiR5hEaergCLESQziBmRJGFchpMkKZFnI/wvKXwAAAP//AwBQSwECLQAUAAYA&#10;CAAAACEAtoM4kv4AAADhAQAAEwAAAAAAAAAAAAAAAAAAAAAAW0NvbnRlbnRfVHlwZXNdLnhtbFBL&#10;AQItABQABgAIAAAAIQA4/SH/1gAAAJQBAAALAAAAAAAAAAAAAAAAAC8BAABfcmVscy8ucmVsc1BL&#10;AQItABQABgAIAAAAIQCXqBpmIgIAAB0EAAAOAAAAAAAAAAAAAAAAAC4CAABkcnMvZTJvRG9jLnht&#10;bFBLAQItABQABgAIAAAAIQBREnpg3gAAAAkBAAAPAAAAAAAAAAAAAAAAAHwEAABkcnMvZG93bnJl&#10;di54bWxQSwUGAAAAAAQABADzAAAAhwUAAAAA&#10;" stroked="f">
                  <v:textbox>
                    <w:txbxContent>
                      <w:p w:rsidR="00A42B81" w:rsidRPr="00D060C2" w:rsidRDefault="00A42B81" w:rsidP="00D060C2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rFonts w:asciiTheme="majorHAnsi" w:hAnsiTheme="majorHAnsi"/>
                            <w:color w:val="808080" w:themeColor="background1" w:themeShade="80"/>
                          </w:rPr>
                        </w:pPr>
                        <w:r w:rsidRPr="00D060C2">
                          <w:rPr>
                            <w:rFonts w:asciiTheme="majorHAnsi" w:hAnsiTheme="majorHAnsi" w:cstheme="minorBidi"/>
                            <w:color w:val="808080" w:themeColor="background1" w:themeShade="80"/>
                            <w:kern w:val="24"/>
                            <w:sz w:val="20"/>
                            <w:szCs w:val="20"/>
                          </w:rPr>
                          <w:t>CRICOS No. 00213J</w:t>
                        </w:r>
                      </w:p>
                      <w:p w:rsidR="00A42B81" w:rsidRDefault="00A42B81"/>
                    </w:txbxContent>
                  </v:textbox>
                </v:shape>
              </w:pict>
            </mc:Fallback>
          </mc:AlternateContent>
        </w:r>
      </w:p>
      <w:p w:rsidR="00A379E7" w:rsidRPr="00D060C2" w:rsidRDefault="00A379E7">
        <w:pPr>
          <w:pStyle w:val="Footer"/>
          <w:jc w:val="right"/>
          <w:rPr>
            <w:color w:val="808080" w:themeColor="background1" w:themeShade="80"/>
          </w:rPr>
        </w:pPr>
        <w:r w:rsidRPr="00D060C2">
          <w:rPr>
            <w:color w:val="808080" w:themeColor="background1" w:themeShade="80"/>
          </w:rPr>
          <w:fldChar w:fldCharType="begin"/>
        </w:r>
        <w:r w:rsidRPr="00D060C2">
          <w:rPr>
            <w:color w:val="808080" w:themeColor="background1" w:themeShade="80"/>
          </w:rPr>
          <w:instrText xml:space="preserve"> PAGE   \* MERGEFORMAT </w:instrText>
        </w:r>
        <w:r w:rsidRPr="00D060C2">
          <w:rPr>
            <w:color w:val="808080" w:themeColor="background1" w:themeShade="80"/>
          </w:rPr>
          <w:fldChar w:fldCharType="separate"/>
        </w:r>
        <w:r w:rsidR="00D0636E">
          <w:rPr>
            <w:noProof/>
            <w:color w:val="808080" w:themeColor="background1" w:themeShade="80"/>
          </w:rPr>
          <w:t>10</w:t>
        </w:r>
        <w:r w:rsidRPr="00D060C2">
          <w:rPr>
            <w:noProof/>
            <w:color w:val="808080" w:themeColor="background1" w:themeShade="80"/>
          </w:rPr>
          <w:fldChar w:fldCharType="end"/>
        </w:r>
      </w:p>
    </w:sdtContent>
  </w:sdt>
  <w:p w:rsidR="00A379E7" w:rsidRDefault="00A379E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9E7" w:rsidRDefault="00A379E7" w:rsidP="00CB2CC2">
      <w:pPr>
        <w:spacing w:after="0" w:line="240" w:lineRule="auto"/>
      </w:pPr>
      <w:r>
        <w:separator/>
      </w:r>
    </w:p>
  </w:footnote>
  <w:footnote w:type="continuationSeparator" w:id="0">
    <w:p w:rsidR="00A379E7" w:rsidRDefault="00A379E7" w:rsidP="00CB2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9E7" w:rsidRPr="00D060C2" w:rsidRDefault="00A379E7" w:rsidP="00D060C2">
    <w:pPr>
      <w:spacing w:after="0"/>
      <w:jc w:val="center"/>
      <w:rPr>
        <w:rFonts w:asciiTheme="majorHAnsi" w:hAnsiTheme="majorHAnsi"/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7D93716" wp14:editId="3323008A">
          <wp:simplePos x="0" y="0"/>
          <wp:positionH relativeFrom="column">
            <wp:posOffset>166370</wp:posOffset>
          </wp:positionH>
          <wp:positionV relativeFrom="paragraph">
            <wp:posOffset>-48260</wp:posOffset>
          </wp:positionV>
          <wp:extent cx="850265" cy="850265"/>
          <wp:effectExtent l="0" t="0" r="6985" b="6985"/>
          <wp:wrapNone/>
          <wp:docPr id="1" name="Picture 1" descr="http://ts3.mm.bing.net/th?id=H.4617645162498698&amp;pid=15.1&amp;H=160&amp;W=1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ts3.mm.bing.net/th?id=H.4617645162498698&amp;pid=15.1&amp;H=160&amp;W=16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265" cy="850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b/>
      </w:rPr>
      <w:t>International Summer School</w:t>
    </w:r>
    <w:r w:rsidRPr="00D060C2">
      <w:rPr>
        <w:rFonts w:asciiTheme="majorHAnsi" w:hAnsiTheme="majorHAnsi"/>
        <w:b/>
      </w:rPr>
      <w:t xml:space="preserve"> for Health and Medical Students</w:t>
    </w:r>
  </w:p>
  <w:p w:rsidR="00A379E7" w:rsidRPr="00D060C2" w:rsidRDefault="00A379E7" w:rsidP="00D060C2">
    <w:pPr>
      <w:spacing w:after="0"/>
      <w:jc w:val="center"/>
      <w:rPr>
        <w:rFonts w:asciiTheme="majorHAnsi" w:hAnsiTheme="majorHAnsi"/>
        <w:b/>
        <w:lang w:eastAsia="zh-CN"/>
      </w:rPr>
    </w:pPr>
    <w:r w:rsidRPr="00D060C2">
      <w:rPr>
        <w:rFonts w:asciiTheme="majorHAnsi" w:eastAsia="PMingLiU" w:hAnsiTheme="majorHAnsi" w:cs="PMingLiU"/>
        <w:b/>
        <w:lang w:eastAsia="zh-CN"/>
      </w:rPr>
      <w:t>临床医学及卫生相关专业学生国际职业体验项</w:t>
    </w:r>
    <w:r w:rsidRPr="00D060C2">
      <w:rPr>
        <w:rFonts w:asciiTheme="majorHAnsi" w:eastAsia="MS Mincho" w:hAnsiTheme="majorHAnsi" w:cs="MS Mincho"/>
        <w:b/>
        <w:lang w:eastAsia="zh-CN"/>
      </w:rPr>
      <w:t>目</w:t>
    </w:r>
  </w:p>
  <w:p w:rsidR="00A379E7" w:rsidRPr="00D060C2" w:rsidRDefault="00A379E7" w:rsidP="00D060C2">
    <w:pPr>
      <w:spacing w:after="0" w:line="240" w:lineRule="auto"/>
      <w:jc w:val="center"/>
      <w:rPr>
        <w:rFonts w:asciiTheme="majorHAnsi" w:hAnsiTheme="majorHAnsi"/>
        <w:b/>
        <w:sz w:val="20"/>
        <w:lang w:eastAsia="zh-CN"/>
      </w:rPr>
    </w:pPr>
    <w:r w:rsidRPr="00D060C2">
      <w:rPr>
        <w:rFonts w:asciiTheme="majorHAnsi" w:hAnsiTheme="majorHAnsi"/>
        <w:b/>
        <w:sz w:val="20"/>
        <w:lang w:eastAsia="zh-CN"/>
      </w:rPr>
      <w:br/>
    </w:r>
    <w:r w:rsidRPr="00D060C2">
      <w:rPr>
        <w:rFonts w:asciiTheme="majorHAnsi" w:hAnsiTheme="majorHAnsi"/>
        <w:b/>
        <w:sz w:val="20"/>
      </w:rPr>
      <w:t>Draft Program</w:t>
    </w:r>
    <w:r w:rsidRPr="00D060C2">
      <w:rPr>
        <w:rFonts w:asciiTheme="majorHAnsi" w:hAnsiTheme="majorHAnsi"/>
        <w:b/>
        <w:sz w:val="20"/>
      </w:rPr>
      <w:br/>
    </w:r>
    <w:r w:rsidRPr="00D060C2">
      <w:rPr>
        <w:rFonts w:asciiTheme="majorHAnsi" w:eastAsia="PMingLiU" w:hAnsiTheme="majorHAnsi" w:cs="PMingLiU"/>
        <w:b/>
        <w:sz w:val="20"/>
        <w:lang w:eastAsia="zh-CN"/>
      </w:rPr>
      <w:t>项目初步安</w:t>
    </w:r>
    <w:r w:rsidRPr="00D060C2">
      <w:rPr>
        <w:rFonts w:asciiTheme="majorHAnsi" w:eastAsia="MS Mincho" w:hAnsiTheme="majorHAnsi" w:cs="MS Mincho"/>
        <w:b/>
        <w:sz w:val="20"/>
        <w:lang w:eastAsia="zh-CN"/>
      </w:rPr>
      <w:t>排</w:t>
    </w:r>
  </w:p>
  <w:p w:rsidR="00A379E7" w:rsidRDefault="00A379E7" w:rsidP="00D060C2">
    <w:pPr>
      <w:pStyle w:val="Header"/>
      <w:tabs>
        <w:tab w:val="clear" w:pos="4513"/>
        <w:tab w:val="clear" w:pos="9026"/>
        <w:tab w:val="left" w:pos="7964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67B44"/>
    <w:multiLevelType w:val="hybridMultilevel"/>
    <w:tmpl w:val="4ECC691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D1D6F"/>
    <w:multiLevelType w:val="hybridMultilevel"/>
    <w:tmpl w:val="D5325F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AF63E9"/>
    <w:multiLevelType w:val="hybridMultilevel"/>
    <w:tmpl w:val="6F5CB0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702B90"/>
    <w:multiLevelType w:val="hybridMultilevel"/>
    <w:tmpl w:val="DBEC65F0"/>
    <w:lvl w:ilvl="0" w:tplc="404403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4C5B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A1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FE3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689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2E6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489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4C3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000D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02E6928"/>
    <w:multiLevelType w:val="hybridMultilevel"/>
    <w:tmpl w:val="F96E96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BAC"/>
    <w:rsid w:val="000052DE"/>
    <w:rsid w:val="00006382"/>
    <w:rsid w:val="00010B3B"/>
    <w:rsid w:val="00024648"/>
    <w:rsid w:val="000301C0"/>
    <w:rsid w:val="00041854"/>
    <w:rsid w:val="00045489"/>
    <w:rsid w:val="000466F9"/>
    <w:rsid w:val="00055FCB"/>
    <w:rsid w:val="000576CD"/>
    <w:rsid w:val="00067DEB"/>
    <w:rsid w:val="00076278"/>
    <w:rsid w:val="00076784"/>
    <w:rsid w:val="00082D22"/>
    <w:rsid w:val="0008655F"/>
    <w:rsid w:val="000874E7"/>
    <w:rsid w:val="00092BE3"/>
    <w:rsid w:val="0009402C"/>
    <w:rsid w:val="000A18D4"/>
    <w:rsid w:val="000A3806"/>
    <w:rsid w:val="000B493A"/>
    <w:rsid w:val="000B6EF7"/>
    <w:rsid w:val="000C73BF"/>
    <w:rsid w:val="000D07F1"/>
    <w:rsid w:val="000D761F"/>
    <w:rsid w:val="000E6768"/>
    <w:rsid w:val="000F25BB"/>
    <w:rsid w:val="000F6E19"/>
    <w:rsid w:val="00102756"/>
    <w:rsid w:val="0011036C"/>
    <w:rsid w:val="00112120"/>
    <w:rsid w:val="00113918"/>
    <w:rsid w:val="001143A9"/>
    <w:rsid w:val="00127FF0"/>
    <w:rsid w:val="0013136E"/>
    <w:rsid w:val="00151224"/>
    <w:rsid w:val="00155617"/>
    <w:rsid w:val="00162618"/>
    <w:rsid w:val="001663AE"/>
    <w:rsid w:val="00177138"/>
    <w:rsid w:val="00177B4D"/>
    <w:rsid w:val="001972FA"/>
    <w:rsid w:val="001A240E"/>
    <w:rsid w:val="001A51E3"/>
    <w:rsid w:val="001A751E"/>
    <w:rsid w:val="001B1C2B"/>
    <w:rsid w:val="001D1472"/>
    <w:rsid w:val="001D7F9D"/>
    <w:rsid w:val="001E2CD2"/>
    <w:rsid w:val="001E57A6"/>
    <w:rsid w:val="001E7BF6"/>
    <w:rsid w:val="001F6F77"/>
    <w:rsid w:val="00202841"/>
    <w:rsid w:val="00203EEE"/>
    <w:rsid w:val="0021127E"/>
    <w:rsid w:val="00216A20"/>
    <w:rsid w:val="00217CA3"/>
    <w:rsid w:val="002261BA"/>
    <w:rsid w:val="00227A86"/>
    <w:rsid w:val="002303EF"/>
    <w:rsid w:val="002350D4"/>
    <w:rsid w:val="00254B4C"/>
    <w:rsid w:val="002644FC"/>
    <w:rsid w:val="0026559A"/>
    <w:rsid w:val="00280201"/>
    <w:rsid w:val="0028457B"/>
    <w:rsid w:val="002A06C9"/>
    <w:rsid w:val="002A3299"/>
    <w:rsid w:val="002A4C7D"/>
    <w:rsid w:val="002B2CD2"/>
    <w:rsid w:val="002B3118"/>
    <w:rsid w:val="002B79A8"/>
    <w:rsid w:val="002C11D3"/>
    <w:rsid w:val="002C133B"/>
    <w:rsid w:val="002E08D3"/>
    <w:rsid w:val="002E0932"/>
    <w:rsid w:val="002F3B71"/>
    <w:rsid w:val="002F4C6F"/>
    <w:rsid w:val="003059DE"/>
    <w:rsid w:val="00316A33"/>
    <w:rsid w:val="00317723"/>
    <w:rsid w:val="003417DD"/>
    <w:rsid w:val="003430EA"/>
    <w:rsid w:val="00346ED4"/>
    <w:rsid w:val="00353A5C"/>
    <w:rsid w:val="003575AA"/>
    <w:rsid w:val="003703F9"/>
    <w:rsid w:val="00390333"/>
    <w:rsid w:val="00391829"/>
    <w:rsid w:val="0039401E"/>
    <w:rsid w:val="00394D5F"/>
    <w:rsid w:val="003A0088"/>
    <w:rsid w:val="003A58C8"/>
    <w:rsid w:val="003B6393"/>
    <w:rsid w:val="003B7EDC"/>
    <w:rsid w:val="003D103C"/>
    <w:rsid w:val="003D659A"/>
    <w:rsid w:val="003E1CA6"/>
    <w:rsid w:val="003E2D8E"/>
    <w:rsid w:val="003E67A9"/>
    <w:rsid w:val="003F3EBA"/>
    <w:rsid w:val="003F6804"/>
    <w:rsid w:val="004068BD"/>
    <w:rsid w:val="00413C2C"/>
    <w:rsid w:val="00422092"/>
    <w:rsid w:val="0042281E"/>
    <w:rsid w:val="00432AFB"/>
    <w:rsid w:val="00433ABE"/>
    <w:rsid w:val="00437CA1"/>
    <w:rsid w:val="00443BAC"/>
    <w:rsid w:val="00453250"/>
    <w:rsid w:val="004771C4"/>
    <w:rsid w:val="004847F2"/>
    <w:rsid w:val="00487E24"/>
    <w:rsid w:val="0049212C"/>
    <w:rsid w:val="004B7683"/>
    <w:rsid w:val="004C05FB"/>
    <w:rsid w:val="004D2E05"/>
    <w:rsid w:val="004D3163"/>
    <w:rsid w:val="004F3FAE"/>
    <w:rsid w:val="004F4BCC"/>
    <w:rsid w:val="004F66AC"/>
    <w:rsid w:val="00500C03"/>
    <w:rsid w:val="005306C6"/>
    <w:rsid w:val="005355F4"/>
    <w:rsid w:val="005358D6"/>
    <w:rsid w:val="00551428"/>
    <w:rsid w:val="00552296"/>
    <w:rsid w:val="005541C5"/>
    <w:rsid w:val="0055572A"/>
    <w:rsid w:val="005700B3"/>
    <w:rsid w:val="0058490E"/>
    <w:rsid w:val="00584B25"/>
    <w:rsid w:val="00587301"/>
    <w:rsid w:val="005923CA"/>
    <w:rsid w:val="005964CB"/>
    <w:rsid w:val="00597FBF"/>
    <w:rsid w:val="005A5200"/>
    <w:rsid w:val="005A5302"/>
    <w:rsid w:val="005B1D08"/>
    <w:rsid w:val="005B6850"/>
    <w:rsid w:val="005C1D1E"/>
    <w:rsid w:val="005C540C"/>
    <w:rsid w:val="005C7604"/>
    <w:rsid w:val="005F1A76"/>
    <w:rsid w:val="005F54F6"/>
    <w:rsid w:val="006055F9"/>
    <w:rsid w:val="00615BB6"/>
    <w:rsid w:val="00620B14"/>
    <w:rsid w:val="00620EEF"/>
    <w:rsid w:val="00625556"/>
    <w:rsid w:val="00633F70"/>
    <w:rsid w:val="00636D71"/>
    <w:rsid w:val="00642E45"/>
    <w:rsid w:val="00643D2C"/>
    <w:rsid w:val="00686528"/>
    <w:rsid w:val="0069736A"/>
    <w:rsid w:val="006A1214"/>
    <w:rsid w:val="006C2DF4"/>
    <w:rsid w:val="006C6AFB"/>
    <w:rsid w:val="006E41DE"/>
    <w:rsid w:val="006F1B96"/>
    <w:rsid w:val="006F6A20"/>
    <w:rsid w:val="00705C9B"/>
    <w:rsid w:val="0070693C"/>
    <w:rsid w:val="00713358"/>
    <w:rsid w:val="007214D9"/>
    <w:rsid w:val="00746624"/>
    <w:rsid w:val="00752345"/>
    <w:rsid w:val="00764F6A"/>
    <w:rsid w:val="00770C1B"/>
    <w:rsid w:val="00786520"/>
    <w:rsid w:val="00786C0B"/>
    <w:rsid w:val="00790E70"/>
    <w:rsid w:val="007B3DC1"/>
    <w:rsid w:val="007B526A"/>
    <w:rsid w:val="007B73B6"/>
    <w:rsid w:val="007C15FF"/>
    <w:rsid w:val="007E1810"/>
    <w:rsid w:val="007E54CF"/>
    <w:rsid w:val="007E580F"/>
    <w:rsid w:val="00800A36"/>
    <w:rsid w:val="00801388"/>
    <w:rsid w:val="00807266"/>
    <w:rsid w:val="008076FE"/>
    <w:rsid w:val="008104B6"/>
    <w:rsid w:val="00820C7F"/>
    <w:rsid w:val="0082377E"/>
    <w:rsid w:val="00832C73"/>
    <w:rsid w:val="00844399"/>
    <w:rsid w:val="00854C27"/>
    <w:rsid w:val="00860441"/>
    <w:rsid w:val="0086314E"/>
    <w:rsid w:val="00867480"/>
    <w:rsid w:val="00872BA4"/>
    <w:rsid w:val="0088010D"/>
    <w:rsid w:val="00887F3C"/>
    <w:rsid w:val="00893543"/>
    <w:rsid w:val="0089710C"/>
    <w:rsid w:val="008B000D"/>
    <w:rsid w:val="008B316A"/>
    <w:rsid w:val="008B6FF7"/>
    <w:rsid w:val="008B7398"/>
    <w:rsid w:val="008C6E1A"/>
    <w:rsid w:val="00901872"/>
    <w:rsid w:val="0091024A"/>
    <w:rsid w:val="0091116B"/>
    <w:rsid w:val="0091241A"/>
    <w:rsid w:val="00915BDD"/>
    <w:rsid w:val="00921F50"/>
    <w:rsid w:val="0093297C"/>
    <w:rsid w:val="0093520D"/>
    <w:rsid w:val="009364A2"/>
    <w:rsid w:val="00954ABB"/>
    <w:rsid w:val="009551A5"/>
    <w:rsid w:val="00956427"/>
    <w:rsid w:val="00957BC9"/>
    <w:rsid w:val="00960B3D"/>
    <w:rsid w:val="00965A50"/>
    <w:rsid w:val="00971483"/>
    <w:rsid w:val="00984224"/>
    <w:rsid w:val="00987D0A"/>
    <w:rsid w:val="009A363C"/>
    <w:rsid w:val="009B0B4A"/>
    <w:rsid w:val="009C5AF8"/>
    <w:rsid w:val="009E23E4"/>
    <w:rsid w:val="009E39E2"/>
    <w:rsid w:val="009F3833"/>
    <w:rsid w:val="00A04D83"/>
    <w:rsid w:val="00A0508D"/>
    <w:rsid w:val="00A114CA"/>
    <w:rsid w:val="00A11639"/>
    <w:rsid w:val="00A14583"/>
    <w:rsid w:val="00A146F1"/>
    <w:rsid w:val="00A15715"/>
    <w:rsid w:val="00A27BEF"/>
    <w:rsid w:val="00A34722"/>
    <w:rsid w:val="00A379E7"/>
    <w:rsid w:val="00A40299"/>
    <w:rsid w:val="00A42B81"/>
    <w:rsid w:val="00A54BF1"/>
    <w:rsid w:val="00A55351"/>
    <w:rsid w:val="00A558F3"/>
    <w:rsid w:val="00A55D07"/>
    <w:rsid w:val="00A61CF1"/>
    <w:rsid w:val="00A64D7E"/>
    <w:rsid w:val="00A874BB"/>
    <w:rsid w:val="00A94799"/>
    <w:rsid w:val="00AA1F1A"/>
    <w:rsid w:val="00AB0C32"/>
    <w:rsid w:val="00AC0E35"/>
    <w:rsid w:val="00AC1635"/>
    <w:rsid w:val="00AE3E27"/>
    <w:rsid w:val="00AE46DF"/>
    <w:rsid w:val="00AF0B8A"/>
    <w:rsid w:val="00AF580A"/>
    <w:rsid w:val="00B00921"/>
    <w:rsid w:val="00B03C36"/>
    <w:rsid w:val="00B253C9"/>
    <w:rsid w:val="00B34AD8"/>
    <w:rsid w:val="00B47B39"/>
    <w:rsid w:val="00B55224"/>
    <w:rsid w:val="00B6627F"/>
    <w:rsid w:val="00B67D7D"/>
    <w:rsid w:val="00B708C3"/>
    <w:rsid w:val="00B711D0"/>
    <w:rsid w:val="00BA2184"/>
    <w:rsid w:val="00BC1FBB"/>
    <w:rsid w:val="00BF5010"/>
    <w:rsid w:val="00C03152"/>
    <w:rsid w:val="00C10F66"/>
    <w:rsid w:val="00C1128D"/>
    <w:rsid w:val="00C143A6"/>
    <w:rsid w:val="00C2105A"/>
    <w:rsid w:val="00C31140"/>
    <w:rsid w:val="00C33F4A"/>
    <w:rsid w:val="00C401E8"/>
    <w:rsid w:val="00C40FE0"/>
    <w:rsid w:val="00C420AD"/>
    <w:rsid w:val="00C420EE"/>
    <w:rsid w:val="00C428A8"/>
    <w:rsid w:val="00C5112D"/>
    <w:rsid w:val="00C55002"/>
    <w:rsid w:val="00C55BE0"/>
    <w:rsid w:val="00C613F5"/>
    <w:rsid w:val="00C62889"/>
    <w:rsid w:val="00C6515B"/>
    <w:rsid w:val="00C757CA"/>
    <w:rsid w:val="00C8023A"/>
    <w:rsid w:val="00C84BE1"/>
    <w:rsid w:val="00C93CF3"/>
    <w:rsid w:val="00CA0EB2"/>
    <w:rsid w:val="00CA4330"/>
    <w:rsid w:val="00CA7061"/>
    <w:rsid w:val="00CB2CC2"/>
    <w:rsid w:val="00CB78B8"/>
    <w:rsid w:val="00CC2686"/>
    <w:rsid w:val="00CC7CB1"/>
    <w:rsid w:val="00CD57E3"/>
    <w:rsid w:val="00CD77D5"/>
    <w:rsid w:val="00CD7EC1"/>
    <w:rsid w:val="00CE1C98"/>
    <w:rsid w:val="00CF21DF"/>
    <w:rsid w:val="00CF4A62"/>
    <w:rsid w:val="00D02D2F"/>
    <w:rsid w:val="00D060C2"/>
    <w:rsid w:val="00D0636E"/>
    <w:rsid w:val="00D10DF1"/>
    <w:rsid w:val="00D1556B"/>
    <w:rsid w:val="00D36E5B"/>
    <w:rsid w:val="00D42DCC"/>
    <w:rsid w:val="00D6642E"/>
    <w:rsid w:val="00D6775A"/>
    <w:rsid w:val="00D678DB"/>
    <w:rsid w:val="00D74A20"/>
    <w:rsid w:val="00D7570A"/>
    <w:rsid w:val="00D80594"/>
    <w:rsid w:val="00D82DCC"/>
    <w:rsid w:val="00D84480"/>
    <w:rsid w:val="00D8580F"/>
    <w:rsid w:val="00D87CD3"/>
    <w:rsid w:val="00D927BE"/>
    <w:rsid w:val="00DA11DB"/>
    <w:rsid w:val="00DB2F5D"/>
    <w:rsid w:val="00DB4A1C"/>
    <w:rsid w:val="00DB66A6"/>
    <w:rsid w:val="00DB7397"/>
    <w:rsid w:val="00DC258B"/>
    <w:rsid w:val="00DD3A2B"/>
    <w:rsid w:val="00DD44F9"/>
    <w:rsid w:val="00DE4364"/>
    <w:rsid w:val="00DE7136"/>
    <w:rsid w:val="00DF2670"/>
    <w:rsid w:val="00DF6725"/>
    <w:rsid w:val="00E04B1B"/>
    <w:rsid w:val="00E119CF"/>
    <w:rsid w:val="00E21D62"/>
    <w:rsid w:val="00E22E46"/>
    <w:rsid w:val="00E27AB5"/>
    <w:rsid w:val="00E3004D"/>
    <w:rsid w:val="00E3034A"/>
    <w:rsid w:val="00E3567C"/>
    <w:rsid w:val="00E37E82"/>
    <w:rsid w:val="00E42B3B"/>
    <w:rsid w:val="00E53B63"/>
    <w:rsid w:val="00E55B57"/>
    <w:rsid w:val="00E6568D"/>
    <w:rsid w:val="00E66126"/>
    <w:rsid w:val="00E66819"/>
    <w:rsid w:val="00E67D56"/>
    <w:rsid w:val="00E73A10"/>
    <w:rsid w:val="00E80623"/>
    <w:rsid w:val="00E86D2E"/>
    <w:rsid w:val="00E90188"/>
    <w:rsid w:val="00E923B0"/>
    <w:rsid w:val="00EA1319"/>
    <w:rsid w:val="00EA3856"/>
    <w:rsid w:val="00EB2BA0"/>
    <w:rsid w:val="00EC4C19"/>
    <w:rsid w:val="00EE2A2F"/>
    <w:rsid w:val="00EF3645"/>
    <w:rsid w:val="00EF6B76"/>
    <w:rsid w:val="00F01B10"/>
    <w:rsid w:val="00F12676"/>
    <w:rsid w:val="00F17308"/>
    <w:rsid w:val="00F17E1E"/>
    <w:rsid w:val="00F308DB"/>
    <w:rsid w:val="00F31CBE"/>
    <w:rsid w:val="00F32275"/>
    <w:rsid w:val="00F40A44"/>
    <w:rsid w:val="00F516BE"/>
    <w:rsid w:val="00F51E41"/>
    <w:rsid w:val="00F52DE5"/>
    <w:rsid w:val="00F821AD"/>
    <w:rsid w:val="00F972E5"/>
    <w:rsid w:val="00FA323C"/>
    <w:rsid w:val="00FA43EF"/>
    <w:rsid w:val="00FB2286"/>
    <w:rsid w:val="00FC5634"/>
    <w:rsid w:val="00FD7EA6"/>
    <w:rsid w:val="00FE37D3"/>
    <w:rsid w:val="00FE6876"/>
    <w:rsid w:val="00FE6EDE"/>
    <w:rsid w:val="00FF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3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-Accent11">
    <w:name w:val="Light Shading - Accent 11"/>
    <w:basedOn w:val="TableNormal"/>
    <w:uiPriority w:val="60"/>
    <w:rsid w:val="00443BA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MediumShading1-Accent11">
    <w:name w:val="Medium Shading 1 - Accent 11"/>
    <w:basedOn w:val="TableNormal"/>
    <w:uiPriority w:val="63"/>
    <w:rsid w:val="00443BA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C93C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6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C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B2C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2CC2"/>
  </w:style>
  <w:style w:type="paragraph" w:styleId="Footer">
    <w:name w:val="footer"/>
    <w:basedOn w:val="Normal"/>
    <w:link w:val="FooterChar"/>
    <w:uiPriority w:val="99"/>
    <w:unhideWhenUsed/>
    <w:rsid w:val="00CB2C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2CC2"/>
  </w:style>
  <w:style w:type="table" w:customStyle="1" w:styleId="Style1">
    <w:name w:val="Style1"/>
    <w:basedOn w:val="MediumShading1-Accent11"/>
    <w:uiPriority w:val="99"/>
    <w:qFormat/>
    <w:rsid w:val="00A55D07"/>
    <w:tblPr/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DBE5F1" w:themeFill="accent1" w:themeFillTint="33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background1"/>
      </w:tcPr>
    </w:tblStylePr>
    <w:tblStylePr w:type="band2Horz">
      <w:tblPr/>
      <w:tcPr>
        <w:tcBorders>
          <w:insideH w:val="nil"/>
          <w:insideV w:val="nil"/>
        </w:tcBorders>
        <w:shd w:val="clear" w:color="auto" w:fill="DBE5F1" w:themeFill="accent1" w:themeFillTint="33"/>
      </w:tcPr>
    </w:tblStylePr>
  </w:style>
  <w:style w:type="paragraph" w:styleId="NormalWeb">
    <w:name w:val="Normal (Web)"/>
    <w:basedOn w:val="Normal"/>
    <w:uiPriority w:val="99"/>
    <w:unhideWhenUsed/>
    <w:rsid w:val="007B52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3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-Accent11">
    <w:name w:val="Light Shading - Accent 11"/>
    <w:basedOn w:val="TableNormal"/>
    <w:uiPriority w:val="60"/>
    <w:rsid w:val="00443BA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MediumShading1-Accent11">
    <w:name w:val="Medium Shading 1 - Accent 11"/>
    <w:basedOn w:val="TableNormal"/>
    <w:uiPriority w:val="63"/>
    <w:rsid w:val="00443BA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C93C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6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C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B2C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2CC2"/>
  </w:style>
  <w:style w:type="paragraph" w:styleId="Footer">
    <w:name w:val="footer"/>
    <w:basedOn w:val="Normal"/>
    <w:link w:val="FooterChar"/>
    <w:uiPriority w:val="99"/>
    <w:unhideWhenUsed/>
    <w:rsid w:val="00CB2C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2CC2"/>
  </w:style>
  <w:style w:type="table" w:customStyle="1" w:styleId="Style1">
    <w:name w:val="Style1"/>
    <w:basedOn w:val="MediumShading1-Accent11"/>
    <w:uiPriority w:val="99"/>
    <w:qFormat/>
    <w:rsid w:val="00A55D07"/>
    <w:tblPr/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DBE5F1" w:themeFill="accent1" w:themeFillTint="33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background1"/>
      </w:tcPr>
    </w:tblStylePr>
    <w:tblStylePr w:type="band2Horz">
      <w:tblPr/>
      <w:tcPr>
        <w:tcBorders>
          <w:insideH w:val="nil"/>
          <w:insideV w:val="nil"/>
        </w:tcBorders>
        <w:shd w:val="clear" w:color="auto" w:fill="DBE5F1" w:themeFill="accent1" w:themeFillTint="33"/>
      </w:tcPr>
    </w:tblStylePr>
  </w:style>
  <w:style w:type="paragraph" w:styleId="NormalWeb">
    <w:name w:val="Normal (Web)"/>
    <w:basedOn w:val="Normal"/>
    <w:uiPriority w:val="99"/>
    <w:unhideWhenUsed/>
    <w:rsid w:val="007B52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69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36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96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22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40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820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72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5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87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60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562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10218076.dotm</Template>
  <TotalTime>1</TotalTime>
  <Pages>11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QUT</Company>
  <LinksUpToDate>false</LinksUpToDate>
  <CharactersWithSpaces>10546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melvink</dc:creator>
  <cp:lastModifiedBy>melvink</cp:lastModifiedBy>
  <cp:revision>2</cp:revision>
  <cp:lastPrinted>2012-07-25T07:05:00Z</cp:lastPrinted>
  <dcterms:created xsi:type="dcterms:W3CDTF">2015-03-05T06:01:00Z</dcterms:created>
  <dcterms:modified xsi:type="dcterms:W3CDTF">2015-03-05T06:01:00Z</dcterms:modified>
</cp:coreProperties>
</file>